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654"/>
        <w:gridCol w:w="4916"/>
      </w:tblGrid>
      <w:tr w:rsidR="00DB58ED" w:rsidRPr="003D3389">
        <w:tc>
          <w:tcPr>
            <w:tcW w:w="4788" w:type="dxa"/>
          </w:tcPr>
          <w:p w:rsidR="00DB58ED" w:rsidRPr="003D3389" w:rsidRDefault="00DB58ED" w:rsidP="002732C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</w:t>
            </w:r>
          </w:p>
        </w:tc>
        <w:tc>
          <w:tcPr>
            <w:tcW w:w="5057" w:type="dxa"/>
          </w:tcPr>
          <w:p w:rsidR="00DB58ED" w:rsidRPr="001F756A" w:rsidRDefault="00DB58ED" w:rsidP="000C61C3">
            <w:pP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Pr="00210430" w:rsidRDefault="00DB58ED" w:rsidP="00F663FE">
      <w:pPr>
        <w:jc w:val="center"/>
        <w:rPr>
          <w:sz w:val="28"/>
          <w:szCs w:val="28"/>
        </w:rPr>
      </w:pPr>
      <w:r w:rsidRPr="00210430">
        <w:rPr>
          <w:sz w:val="28"/>
          <w:szCs w:val="28"/>
        </w:rPr>
        <w:t>РОССИЙСКАЯ ФЕДЕРАЦИЯ</w:t>
      </w:r>
    </w:p>
    <w:p w:rsidR="00DB58ED" w:rsidRPr="00210430" w:rsidRDefault="00DB58ED" w:rsidP="00F663FE">
      <w:pPr>
        <w:jc w:val="center"/>
        <w:rPr>
          <w:sz w:val="28"/>
          <w:szCs w:val="28"/>
        </w:rPr>
      </w:pPr>
      <w:r w:rsidRPr="00210430">
        <w:rPr>
          <w:sz w:val="28"/>
          <w:szCs w:val="28"/>
        </w:rPr>
        <w:t>РЕСПУБЛИКА СЕВЕРНАЯ ОСЕТИЯ – АЛАНИЯ</w:t>
      </w:r>
    </w:p>
    <w:p w:rsidR="00DB58ED" w:rsidRPr="00210430" w:rsidRDefault="00DB58ED" w:rsidP="00F663FE">
      <w:pPr>
        <w:jc w:val="center"/>
        <w:rPr>
          <w:sz w:val="28"/>
          <w:szCs w:val="28"/>
        </w:rPr>
      </w:pPr>
      <w:r w:rsidRPr="00210430">
        <w:rPr>
          <w:sz w:val="28"/>
          <w:szCs w:val="28"/>
        </w:rPr>
        <w:t>ПРИГОРОДНЫЙ РАЙОН</w:t>
      </w:r>
    </w:p>
    <w:p w:rsidR="00DB58ED" w:rsidRPr="00210430" w:rsidRDefault="00DB58ED" w:rsidP="00F663FE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«АРХОНСКОЕ</w:t>
      </w:r>
      <w:r w:rsidRPr="00210430">
        <w:rPr>
          <w:sz w:val="28"/>
          <w:szCs w:val="28"/>
        </w:rPr>
        <w:t xml:space="preserve"> СЕЛЬСКОЕ ПОСЕЛЕНИЕ»</w:t>
      </w:r>
    </w:p>
    <w:p w:rsidR="00DB58ED" w:rsidRPr="00210430" w:rsidRDefault="00DB58ED" w:rsidP="00F663FE">
      <w:pPr>
        <w:jc w:val="center"/>
        <w:rPr>
          <w:sz w:val="28"/>
          <w:szCs w:val="28"/>
        </w:rPr>
      </w:pPr>
    </w:p>
    <w:p w:rsidR="00DB58ED" w:rsidRPr="00210430" w:rsidRDefault="00DB58ED" w:rsidP="00F663FE">
      <w:pPr>
        <w:jc w:val="center"/>
        <w:rPr>
          <w:sz w:val="28"/>
          <w:szCs w:val="28"/>
        </w:rPr>
      </w:pPr>
      <w:r w:rsidRPr="00210430">
        <w:rPr>
          <w:sz w:val="28"/>
          <w:szCs w:val="28"/>
        </w:rPr>
        <w:t>СОБР</w:t>
      </w:r>
      <w:r>
        <w:rPr>
          <w:sz w:val="28"/>
          <w:szCs w:val="28"/>
        </w:rPr>
        <w:t xml:space="preserve">АНИЕ  ПРЕДСТАВИТЕЛЕЙ  АРХОНСКОГО </w:t>
      </w:r>
      <w:r w:rsidRPr="00210430">
        <w:rPr>
          <w:sz w:val="28"/>
          <w:szCs w:val="28"/>
        </w:rPr>
        <w:t xml:space="preserve"> СЕЛЬСКОГО ПОСЕЛЕНИЯ</w:t>
      </w:r>
    </w:p>
    <w:p w:rsidR="00DB58ED" w:rsidRPr="00210430" w:rsidRDefault="00DB58ED" w:rsidP="00F663FE">
      <w:pPr>
        <w:jc w:val="both"/>
        <w:rPr>
          <w:sz w:val="28"/>
          <w:szCs w:val="28"/>
        </w:rPr>
      </w:pPr>
    </w:p>
    <w:p w:rsidR="00DB58ED" w:rsidRPr="00210430" w:rsidRDefault="00DB58ED" w:rsidP="00F663FE">
      <w:pPr>
        <w:jc w:val="center"/>
        <w:rPr>
          <w:sz w:val="28"/>
          <w:szCs w:val="28"/>
        </w:rPr>
      </w:pPr>
      <w:r w:rsidRPr="00210430">
        <w:rPr>
          <w:sz w:val="28"/>
          <w:szCs w:val="28"/>
        </w:rPr>
        <w:t>РЕШЕНИЕ</w:t>
      </w:r>
    </w:p>
    <w:p w:rsidR="00DB58ED" w:rsidRPr="00566E43" w:rsidRDefault="00DB58ED" w:rsidP="00F663FE">
      <w:pPr>
        <w:jc w:val="both"/>
        <w:rPr>
          <w:sz w:val="28"/>
          <w:szCs w:val="28"/>
        </w:rPr>
      </w:pPr>
      <w:r>
        <w:rPr>
          <w:sz w:val="28"/>
          <w:szCs w:val="28"/>
        </w:rPr>
        <w:t>16 ноября  2018</w:t>
      </w:r>
      <w:r w:rsidRPr="00210430">
        <w:rPr>
          <w:sz w:val="28"/>
          <w:szCs w:val="28"/>
        </w:rPr>
        <w:t xml:space="preserve"> года                                                 </w:t>
      </w:r>
      <w:r>
        <w:rPr>
          <w:sz w:val="28"/>
          <w:szCs w:val="28"/>
        </w:rPr>
        <w:t xml:space="preserve">     № 9</w:t>
      </w:r>
    </w:p>
    <w:p w:rsidR="00DB58ED" w:rsidRPr="00210430" w:rsidRDefault="00DB58ED" w:rsidP="00F663FE">
      <w:pPr>
        <w:jc w:val="both"/>
        <w:rPr>
          <w:sz w:val="28"/>
          <w:szCs w:val="28"/>
        </w:rPr>
      </w:pPr>
      <w:r w:rsidRPr="00210430">
        <w:rPr>
          <w:sz w:val="28"/>
          <w:szCs w:val="28"/>
        </w:rPr>
        <w:t xml:space="preserve">                  </w:t>
      </w:r>
    </w:p>
    <w:p w:rsidR="00DB58ED" w:rsidRPr="00210430" w:rsidRDefault="00DB58ED" w:rsidP="00F663FE">
      <w:pPr>
        <w:jc w:val="both"/>
        <w:rPr>
          <w:sz w:val="28"/>
          <w:szCs w:val="28"/>
        </w:rPr>
      </w:pPr>
    </w:p>
    <w:p w:rsidR="00DB58ED" w:rsidRDefault="00DB58ED" w:rsidP="00F663FE">
      <w:pPr>
        <w:rPr>
          <w:b/>
          <w:bCs/>
          <w:sz w:val="28"/>
          <w:szCs w:val="28"/>
        </w:rPr>
      </w:pPr>
      <w:r w:rsidRPr="00210430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принятии администрацией Архонского</w:t>
      </w:r>
    </w:p>
    <w:p w:rsidR="00DB58ED" w:rsidRDefault="00DB58ED" w:rsidP="00F663F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Пригородный район</w:t>
      </w:r>
    </w:p>
    <w:p w:rsidR="00DB58ED" w:rsidRDefault="00DB58ED" w:rsidP="00F663F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МО Пригородный район к осуществлению </w:t>
      </w:r>
    </w:p>
    <w:p w:rsidR="00DB58ED" w:rsidRDefault="00DB58ED" w:rsidP="00F663F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части полномочий по решению вопросов </w:t>
      </w:r>
    </w:p>
    <w:p w:rsidR="00DB58ED" w:rsidRPr="002732C7" w:rsidRDefault="00DB58ED" w:rsidP="00F663F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местного  значения </w:t>
      </w:r>
    </w:p>
    <w:p w:rsidR="00DB58ED" w:rsidRPr="00210430" w:rsidRDefault="00DB58ED" w:rsidP="00F663FE">
      <w:pPr>
        <w:jc w:val="both"/>
        <w:rPr>
          <w:sz w:val="28"/>
          <w:szCs w:val="28"/>
        </w:rPr>
      </w:pPr>
    </w:p>
    <w:p w:rsidR="00DB58ED" w:rsidRPr="00210430" w:rsidRDefault="00DB58ED" w:rsidP="00F663FE">
      <w:pPr>
        <w:jc w:val="both"/>
        <w:rPr>
          <w:sz w:val="28"/>
          <w:szCs w:val="28"/>
        </w:rPr>
      </w:pPr>
      <w:r w:rsidRPr="00210430">
        <w:rPr>
          <w:sz w:val="28"/>
          <w:szCs w:val="28"/>
        </w:rPr>
        <w:t xml:space="preserve">     </w:t>
      </w:r>
      <w:r>
        <w:rPr>
          <w:sz w:val="28"/>
          <w:szCs w:val="28"/>
        </w:rPr>
        <w:t>Заслушав и обсудив финансово-экономическое обоснование главы Архонского сельского поселения по вопросу принятия к осуществлению администрацией Архонского сельского поселения части полномочий  МО Пригородный район, р</w:t>
      </w:r>
      <w:r w:rsidRPr="00210430">
        <w:rPr>
          <w:sz w:val="28"/>
          <w:szCs w:val="28"/>
        </w:rPr>
        <w:t xml:space="preserve">уководствуясь </w:t>
      </w:r>
      <w:r>
        <w:rPr>
          <w:sz w:val="28"/>
          <w:szCs w:val="28"/>
        </w:rPr>
        <w:t>частью 4 статьи 15</w:t>
      </w:r>
      <w:r w:rsidRPr="00210430">
        <w:rPr>
          <w:sz w:val="28"/>
          <w:szCs w:val="28"/>
        </w:rPr>
        <w:t xml:space="preserve"> Федерального закона № 131 –ФЗ «Об общих принципах организации местного самоуправления в </w:t>
      </w:r>
      <w:r>
        <w:rPr>
          <w:sz w:val="28"/>
          <w:szCs w:val="28"/>
        </w:rPr>
        <w:t>Российской Федерации», Бюджетным кодексом Российской Федерации и  Уставом  Архонского</w:t>
      </w:r>
      <w:r w:rsidRPr="00210430">
        <w:rPr>
          <w:sz w:val="28"/>
          <w:szCs w:val="28"/>
        </w:rPr>
        <w:t xml:space="preserve"> сельского поселения Пригородного района РСО-Алания</w:t>
      </w:r>
      <w:r>
        <w:rPr>
          <w:sz w:val="28"/>
          <w:szCs w:val="28"/>
        </w:rPr>
        <w:t xml:space="preserve"> </w:t>
      </w:r>
      <w:r w:rsidRPr="00210430">
        <w:rPr>
          <w:sz w:val="28"/>
          <w:szCs w:val="28"/>
        </w:rPr>
        <w:t>Со</w:t>
      </w:r>
      <w:r>
        <w:rPr>
          <w:sz w:val="28"/>
          <w:szCs w:val="28"/>
        </w:rPr>
        <w:t>брание представителей Архонского</w:t>
      </w:r>
      <w:r w:rsidRPr="00210430">
        <w:rPr>
          <w:sz w:val="28"/>
          <w:szCs w:val="28"/>
        </w:rPr>
        <w:t xml:space="preserve"> сельского поселения</w:t>
      </w:r>
    </w:p>
    <w:p w:rsidR="00DB58ED" w:rsidRPr="00210430" w:rsidRDefault="00DB58ED" w:rsidP="00F663FE">
      <w:pPr>
        <w:jc w:val="both"/>
        <w:rPr>
          <w:sz w:val="28"/>
          <w:szCs w:val="28"/>
        </w:rPr>
      </w:pPr>
    </w:p>
    <w:p w:rsidR="00DB58ED" w:rsidRDefault="00DB58ED" w:rsidP="00F663FE">
      <w:pPr>
        <w:jc w:val="center"/>
        <w:rPr>
          <w:sz w:val="28"/>
          <w:szCs w:val="28"/>
        </w:rPr>
      </w:pPr>
      <w:r w:rsidRPr="00210430">
        <w:rPr>
          <w:sz w:val="28"/>
          <w:szCs w:val="28"/>
        </w:rPr>
        <w:t>Р Е Ш А  Е Т:</w:t>
      </w:r>
    </w:p>
    <w:p w:rsidR="00DB58ED" w:rsidRDefault="00DB58ED" w:rsidP="00F663FE">
      <w:pPr>
        <w:jc w:val="center"/>
        <w:rPr>
          <w:sz w:val="28"/>
          <w:szCs w:val="28"/>
        </w:rPr>
      </w:pPr>
    </w:p>
    <w:p w:rsidR="00DB58ED" w:rsidRPr="00041097" w:rsidRDefault="00DB58ED" w:rsidP="00F663FE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Pr="00041097">
        <w:rPr>
          <w:sz w:val="28"/>
          <w:szCs w:val="28"/>
        </w:rPr>
        <w:t>Администрации Архонского сельского поселения Пригородного района принять к осуществлению  от МО Пригородный район части полномочий по решению вопросов местного значения:</w:t>
      </w:r>
    </w:p>
    <w:p w:rsidR="00DB58ED" w:rsidRDefault="00DB58ED" w:rsidP="00F663FE">
      <w:pPr>
        <w:widowControl/>
        <w:jc w:val="both"/>
        <w:rPr>
          <w:sz w:val="28"/>
          <w:szCs w:val="28"/>
        </w:rPr>
      </w:pPr>
    </w:p>
    <w:p w:rsidR="00DB58ED" w:rsidRDefault="00DB58ED" w:rsidP="00F663FE">
      <w:pPr>
        <w:widowControl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1)</w:t>
      </w:r>
      <w:r w:rsidRPr="009D1738">
        <w:rPr>
          <w:color w:val="000000"/>
          <w:sz w:val="28"/>
          <w:szCs w:val="28"/>
          <w:shd w:val="clear" w:color="auto" w:fill="FFFFFF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</w:t>
      </w:r>
      <w:r w:rsidRPr="009D173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5" w:tooltip="&quot;Градостроительный кодекс Российской Федерации&quot; от 29.12.2004 N 190-ФЗ(ред. от 31.12.2014)(с изм. и доп., вступ. в силу с 01.03.2015)" w:history="1">
        <w:r w:rsidRPr="00813011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кодексом</w:t>
        </w:r>
      </w:hyperlink>
      <w:r w:rsidRPr="009D173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D1738">
        <w:rPr>
          <w:color w:val="000000"/>
          <w:sz w:val="28"/>
          <w:szCs w:val="28"/>
          <w:shd w:val="clear" w:color="auto" w:fill="FFFFFF"/>
        </w:rPr>
        <w:t>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</w:t>
      </w:r>
      <w:r>
        <w:rPr>
          <w:color w:val="000000"/>
          <w:sz w:val="28"/>
          <w:szCs w:val="28"/>
          <w:shd w:val="clear" w:color="auto" w:fill="FFFFFF"/>
        </w:rPr>
        <w:t xml:space="preserve">ление в случаях, предусмотренных </w:t>
      </w:r>
      <w:r w:rsidRPr="009D1738">
        <w:rPr>
          <w:color w:val="000000"/>
          <w:sz w:val="28"/>
          <w:szCs w:val="28"/>
          <w:shd w:val="clear" w:color="auto" w:fill="FFFFFF"/>
        </w:rPr>
        <w:t>Градостроительным</w:t>
      </w:r>
      <w:r w:rsidRPr="009D173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6" w:tooltip="&quot;Градостроительный кодекс Российской Федерации&quot; от 29.12.2004 N 190-ФЗ(ред. от 31.12.2014)(с изм. и доп., вступ. в силу с 01.03.2015)" w:history="1">
        <w:r w:rsidRPr="009D1738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кодексом</w:t>
        </w:r>
      </w:hyperlink>
      <w:r w:rsidRPr="009D173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D1738">
        <w:rPr>
          <w:color w:val="000000"/>
          <w:sz w:val="28"/>
          <w:szCs w:val="28"/>
          <w:shd w:val="clear" w:color="auto" w:fill="FFFFFF"/>
        </w:rPr>
        <w:t xml:space="preserve">Российской Федерации, осмотров зданий, сооружений и выдача рекомендаций об устранении выявленных </w:t>
      </w:r>
      <w:r>
        <w:rPr>
          <w:color w:val="000000"/>
          <w:sz w:val="28"/>
          <w:szCs w:val="28"/>
          <w:shd w:val="clear" w:color="auto" w:fill="FFFFFF"/>
        </w:rPr>
        <w:t>в ходе таких осмотров нарушений.</w:t>
      </w:r>
    </w:p>
    <w:p w:rsidR="00DB58ED" w:rsidRDefault="00DB58ED" w:rsidP="00F663FE">
      <w:pPr>
        <w:widowControl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2.</w:t>
      </w:r>
      <w:r w:rsidRPr="0060550E">
        <w:rPr>
          <w:sz w:val="28"/>
          <w:szCs w:val="28"/>
        </w:rPr>
        <w:t xml:space="preserve"> Администрации Архонского сельского поселения Пригородный район направить  проект Соглашения о передаче МО Пригородный район отдельных полномочий по решению некоторых вопросов местного значения Архонскому сельскому поселению</w:t>
      </w:r>
      <w:r>
        <w:rPr>
          <w:sz w:val="28"/>
          <w:szCs w:val="28"/>
        </w:rPr>
        <w:t xml:space="preserve"> Пригородного района.</w:t>
      </w:r>
    </w:p>
    <w:p w:rsidR="00DB58ED" w:rsidRDefault="00DB58ED" w:rsidP="00F663FE">
      <w:pPr>
        <w:widowControl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3.</w:t>
      </w:r>
      <w:r>
        <w:rPr>
          <w:sz w:val="28"/>
          <w:szCs w:val="28"/>
        </w:rPr>
        <w:t xml:space="preserve"> Решение обнародовать на информационном стенде администрации Архонского сельского поселения и разместить на официальном сайте.</w:t>
      </w:r>
    </w:p>
    <w:p w:rsidR="00DB58ED" w:rsidRPr="00D17813" w:rsidRDefault="00DB58ED" w:rsidP="00F663FE">
      <w:pPr>
        <w:widowControl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4. Контроль за исполнением настоящего Решения возложить на главу Архонского сельского поселения.</w:t>
      </w:r>
    </w:p>
    <w:p w:rsidR="00DB58ED" w:rsidRPr="006933C4" w:rsidRDefault="00DB58ED" w:rsidP="00F663FE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</w:p>
    <w:p w:rsidR="00DB58ED" w:rsidRDefault="00DB58ED" w:rsidP="00F663FE">
      <w:pPr>
        <w:jc w:val="both"/>
        <w:rPr>
          <w:sz w:val="28"/>
          <w:szCs w:val="28"/>
        </w:rPr>
      </w:pPr>
    </w:p>
    <w:p w:rsidR="00DB58ED" w:rsidRDefault="00DB58ED" w:rsidP="00F663FE">
      <w:pPr>
        <w:jc w:val="both"/>
        <w:rPr>
          <w:sz w:val="28"/>
          <w:szCs w:val="28"/>
        </w:rPr>
      </w:pPr>
    </w:p>
    <w:p w:rsidR="00DB58ED" w:rsidRDefault="00DB58ED" w:rsidP="00F663FE">
      <w:pPr>
        <w:jc w:val="both"/>
        <w:rPr>
          <w:sz w:val="28"/>
          <w:szCs w:val="28"/>
        </w:rPr>
      </w:pPr>
    </w:p>
    <w:p w:rsidR="00DB58ED" w:rsidRDefault="00DB58ED" w:rsidP="00F663FE">
      <w:pPr>
        <w:jc w:val="both"/>
        <w:rPr>
          <w:sz w:val="28"/>
          <w:szCs w:val="28"/>
        </w:rPr>
      </w:pPr>
    </w:p>
    <w:p w:rsidR="00DB58ED" w:rsidRDefault="00DB58ED" w:rsidP="00F663FE">
      <w:pPr>
        <w:jc w:val="both"/>
        <w:rPr>
          <w:sz w:val="28"/>
          <w:szCs w:val="28"/>
        </w:rPr>
      </w:pPr>
    </w:p>
    <w:p w:rsidR="00DB58ED" w:rsidRDefault="00DB58ED" w:rsidP="00F663FE">
      <w:pPr>
        <w:jc w:val="both"/>
        <w:rPr>
          <w:sz w:val="28"/>
          <w:szCs w:val="28"/>
        </w:rPr>
      </w:pPr>
    </w:p>
    <w:p w:rsidR="00DB58ED" w:rsidRDefault="00DB58ED" w:rsidP="00F663F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Архонского</w:t>
      </w:r>
    </w:p>
    <w:p w:rsidR="00DB58ED" w:rsidRDefault="00DB58ED" w:rsidP="00F663FE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С.Ю.ЧЕРНИЦКИЙ</w:t>
      </w:r>
    </w:p>
    <w:p w:rsidR="00DB58ED" w:rsidRDefault="00DB58ED" w:rsidP="00F663FE">
      <w:pPr>
        <w:jc w:val="both"/>
        <w:rPr>
          <w:sz w:val="28"/>
          <w:szCs w:val="28"/>
        </w:rPr>
      </w:pPr>
    </w:p>
    <w:p w:rsidR="00DB58ED" w:rsidRDefault="00DB58ED" w:rsidP="00F663FE">
      <w:pPr>
        <w:jc w:val="both"/>
        <w:rPr>
          <w:sz w:val="28"/>
          <w:szCs w:val="28"/>
        </w:rPr>
      </w:pPr>
    </w:p>
    <w:p w:rsidR="00DB58ED" w:rsidRDefault="00DB58ED" w:rsidP="00F663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представителей </w:t>
      </w:r>
    </w:p>
    <w:p w:rsidR="00DB58ED" w:rsidRDefault="00DB58ED" w:rsidP="00F663FE">
      <w:pPr>
        <w:jc w:val="both"/>
        <w:rPr>
          <w:sz w:val="28"/>
          <w:szCs w:val="28"/>
        </w:rPr>
      </w:pPr>
      <w:r>
        <w:rPr>
          <w:sz w:val="28"/>
          <w:szCs w:val="28"/>
        </w:rPr>
        <w:t>Архонского сельского поселения                                 Л.А. ЖУК</w:t>
      </w:r>
    </w:p>
    <w:p w:rsidR="00DB58ED" w:rsidRDefault="00DB58ED" w:rsidP="00F663FE">
      <w:pPr>
        <w:jc w:val="both"/>
        <w:rPr>
          <w:sz w:val="28"/>
          <w:szCs w:val="28"/>
        </w:rPr>
      </w:pPr>
    </w:p>
    <w:p w:rsidR="00DB58ED" w:rsidRDefault="00DB58ED" w:rsidP="00F663FE">
      <w:pPr>
        <w:jc w:val="both"/>
        <w:rPr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Pr="00845018" w:rsidRDefault="00DB58ED" w:rsidP="002B696A">
      <w:pPr>
        <w:shd w:val="clear" w:color="auto" w:fill="FFFFFF"/>
        <w:rPr>
          <w:b/>
          <w:bCs/>
          <w:color w:val="000000"/>
          <w:spacing w:val="-5"/>
          <w:sz w:val="28"/>
          <w:szCs w:val="28"/>
        </w:rPr>
      </w:pPr>
    </w:p>
    <w:p w:rsidR="00DB58ED" w:rsidRPr="00F663FE" w:rsidRDefault="00DB58ED" w:rsidP="00F663FE">
      <w:pPr>
        <w:shd w:val="clear" w:color="auto" w:fill="FFFFFF"/>
        <w:ind w:left="43"/>
        <w:jc w:val="right"/>
        <w:rPr>
          <w:spacing w:val="-5"/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ab/>
      </w:r>
    </w:p>
    <w:p w:rsidR="00DB58ED" w:rsidRDefault="00DB58ED" w:rsidP="00750431">
      <w:pPr>
        <w:shd w:val="clear" w:color="auto" w:fill="FFFFFF"/>
        <w:ind w:left="43"/>
        <w:jc w:val="center"/>
        <w:rPr>
          <w:b/>
          <w:bCs/>
          <w:spacing w:val="-5"/>
          <w:sz w:val="28"/>
          <w:szCs w:val="28"/>
        </w:rPr>
      </w:pPr>
    </w:p>
    <w:p w:rsidR="00DB58ED" w:rsidRDefault="00DB58ED" w:rsidP="00F663FE">
      <w:pPr>
        <w:shd w:val="clear" w:color="auto" w:fill="FFFFFF"/>
        <w:rPr>
          <w:b/>
          <w:bCs/>
          <w:spacing w:val="-5"/>
          <w:sz w:val="28"/>
          <w:szCs w:val="28"/>
        </w:rPr>
      </w:pPr>
    </w:p>
    <w:p w:rsidR="00DB58ED" w:rsidRPr="00750431" w:rsidRDefault="00DB58ED" w:rsidP="00750431">
      <w:pPr>
        <w:shd w:val="clear" w:color="auto" w:fill="FFFFFF"/>
        <w:ind w:left="43"/>
        <w:jc w:val="center"/>
        <w:rPr>
          <w:b/>
          <w:bCs/>
          <w:spacing w:val="-5"/>
          <w:sz w:val="28"/>
          <w:szCs w:val="28"/>
        </w:rPr>
      </w:pPr>
      <w:r w:rsidRPr="006933C4">
        <w:rPr>
          <w:b/>
          <w:bCs/>
          <w:spacing w:val="-5"/>
          <w:sz w:val="28"/>
          <w:szCs w:val="28"/>
        </w:rPr>
        <w:t>СОГЛАШЕНИЕ</w:t>
      </w:r>
    </w:p>
    <w:p w:rsidR="00DB58ED" w:rsidRPr="006933C4" w:rsidRDefault="00DB58ED" w:rsidP="003E1326">
      <w:pPr>
        <w:shd w:val="clear" w:color="auto" w:fill="FFFFFF"/>
        <w:spacing w:line="317" w:lineRule="exact"/>
        <w:ind w:right="89"/>
        <w:jc w:val="center"/>
        <w:rPr>
          <w:b/>
          <w:bCs/>
          <w:spacing w:val="-1"/>
          <w:sz w:val="28"/>
          <w:szCs w:val="28"/>
        </w:rPr>
      </w:pPr>
      <w:r w:rsidRPr="006933C4">
        <w:rPr>
          <w:b/>
          <w:bCs/>
          <w:spacing w:val="-1"/>
          <w:sz w:val="28"/>
          <w:szCs w:val="28"/>
        </w:rPr>
        <w:t>о передаче</w:t>
      </w:r>
      <w:r w:rsidRPr="00E029E3"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 xml:space="preserve">органами местного самоуправления Муниципального образования Пригородный район РСО-Алания  отдельных полномочий </w:t>
      </w:r>
      <w:r w:rsidRPr="006933C4">
        <w:rPr>
          <w:b/>
          <w:bCs/>
          <w:spacing w:val="-1"/>
          <w:sz w:val="28"/>
          <w:szCs w:val="28"/>
        </w:rPr>
        <w:t xml:space="preserve"> по решению </w:t>
      </w:r>
      <w:r>
        <w:rPr>
          <w:b/>
          <w:bCs/>
          <w:spacing w:val="-1"/>
          <w:sz w:val="28"/>
          <w:szCs w:val="28"/>
        </w:rPr>
        <w:t xml:space="preserve"> некоторых </w:t>
      </w:r>
      <w:r w:rsidRPr="006933C4">
        <w:rPr>
          <w:b/>
          <w:bCs/>
          <w:spacing w:val="-1"/>
          <w:sz w:val="28"/>
          <w:szCs w:val="28"/>
        </w:rPr>
        <w:t xml:space="preserve">вопросов местного значения </w:t>
      </w:r>
      <w:r>
        <w:rPr>
          <w:b/>
          <w:bCs/>
          <w:spacing w:val="-1"/>
          <w:sz w:val="28"/>
          <w:szCs w:val="28"/>
        </w:rPr>
        <w:t xml:space="preserve">Архонскому сельскому </w:t>
      </w:r>
      <w:r w:rsidRPr="006933C4"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поселению</w:t>
      </w:r>
    </w:p>
    <w:p w:rsidR="00DB58ED" w:rsidRPr="006933C4" w:rsidRDefault="00DB58ED" w:rsidP="003E1326">
      <w:pPr>
        <w:shd w:val="clear" w:color="auto" w:fill="FFFFFF"/>
        <w:spacing w:line="317" w:lineRule="exact"/>
        <w:ind w:right="89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</w:t>
      </w:r>
    </w:p>
    <w:p w:rsidR="00DB58ED" w:rsidRDefault="00DB58ED" w:rsidP="003E1326">
      <w:pPr>
        <w:rPr>
          <w:sz w:val="28"/>
          <w:szCs w:val="28"/>
        </w:rPr>
      </w:pPr>
      <w:r w:rsidRPr="006933C4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</w:t>
      </w:r>
    </w:p>
    <w:p w:rsidR="00DB58ED" w:rsidRPr="006933C4" w:rsidRDefault="00DB58ED" w:rsidP="003E132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933C4">
        <w:rPr>
          <w:sz w:val="28"/>
          <w:szCs w:val="28"/>
        </w:rPr>
        <w:t xml:space="preserve"> </w:t>
      </w:r>
      <w:r>
        <w:rPr>
          <w:sz w:val="28"/>
          <w:szCs w:val="28"/>
        </w:rPr>
        <w:t>сел. Октябрьское                                                      «</w:t>
      </w:r>
      <w:r>
        <w:rPr>
          <w:sz w:val="28"/>
          <w:szCs w:val="28"/>
          <w:u w:val="single"/>
        </w:rPr>
        <w:t>29</w:t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>декабря</w:t>
      </w:r>
      <w:r>
        <w:rPr>
          <w:sz w:val="28"/>
          <w:szCs w:val="28"/>
        </w:rPr>
        <w:t xml:space="preserve"> 2018  </w:t>
      </w:r>
      <w:r w:rsidRPr="006933C4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                             </w:t>
      </w:r>
    </w:p>
    <w:p w:rsidR="00DB58ED" w:rsidRPr="006933C4" w:rsidRDefault="00DB58ED" w:rsidP="003E13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DB58ED" w:rsidRDefault="00DB58ED" w:rsidP="00750431">
      <w:pPr>
        <w:shd w:val="clear" w:color="auto" w:fill="FFFFFF"/>
        <w:jc w:val="both"/>
        <w:rPr>
          <w:spacing w:val="5"/>
          <w:sz w:val="28"/>
          <w:szCs w:val="28"/>
        </w:rPr>
      </w:pPr>
    </w:p>
    <w:p w:rsidR="00DB58ED" w:rsidRDefault="00DB58ED" w:rsidP="00750431">
      <w:pPr>
        <w:shd w:val="clear" w:color="auto" w:fill="FFFFFF"/>
        <w:jc w:val="both"/>
        <w:rPr>
          <w:spacing w:val="5"/>
          <w:sz w:val="28"/>
          <w:szCs w:val="28"/>
        </w:rPr>
      </w:pPr>
    </w:p>
    <w:p w:rsidR="00DB58ED" w:rsidRPr="00B74438" w:rsidRDefault="00DB58ED" w:rsidP="00B74438">
      <w:pPr>
        <w:shd w:val="clear" w:color="auto" w:fill="FFFFFF"/>
        <w:jc w:val="both"/>
        <w:rPr>
          <w:spacing w:val="5"/>
          <w:sz w:val="28"/>
          <w:szCs w:val="28"/>
        </w:rPr>
      </w:pPr>
      <w:r w:rsidRPr="006933C4">
        <w:rPr>
          <w:spacing w:val="9"/>
          <w:sz w:val="28"/>
          <w:szCs w:val="28"/>
        </w:rPr>
        <w:t xml:space="preserve"> </w:t>
      </w:r>
      <w:r>
        <w:rPr>
          <w:spacing w:val="9"/>
          <w:sz w:val="28"/>
          <w:szCs w:val="28"/>
        </w:rPr>
        <w:t>Муниципальное  образование – Пригородный район,</w:t>
      </w:r>
      <w:r w:rsidRPr="006933C4">
        <w:rPr>
          <w:spacing w:val="9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именуемое в дальнейшем «Муниципальный  район</w:t>
      </w:r>
      <w:r w:rsidRPr="006933C4">
        <w:rPr>
          <w:spacing w:val="5"/>
          <w:sz w:val="28"/>
          <w:szCs w:val="28"/>
        </w:rPr>
        <w:t>»,</w:t>
      </w:r>
      <w:r w:rsidRPr="006933C4">
        <w:rPr>
          <w:spacing w:val="9"/>
          <w:sz w:val="28"/>
          <w:szCs w:val="28"/>
        </w:rPr>
        <w:t xml:space="preserve"> в лице главы</w:t>
      </w:r>
      <w:r>
        <w:rPr>
          <w:spacing w:val="5"/>
          <w:sz w:val="28"/>
          <w:szCs w:val="28"/>
        </w:rPr>
        <w:t xml:space="preserve"> МО  Пригородный район – Гаглоева Алана Сардионовича, действующего на основании Устава, с одной стороны,  и а</w:t>
      </w:r>
      <w:r w:rsidRPr="006933C4">
        <w:rPr>
          <w:spacing w:val="5"/>
          <w:sz w:val="28"/>
          <w:szCs w:val="28"/>
        </w:rPr>
        <w:t xml:space="preserve">дминистрация </w:t>
      </w:r>
      <w:r>
        <w:rPr>
          <w:spacing w:val="5"/>
          <w:sz w:val="28"/>
          <w:szCs w:val="28"/>
        </w:rPr>
        <w:t xml:space="preserve"> Архонского сельского</w:t>
      </w:r>
      <w:r w:rsidRPr="006933C4">
        <w:rPr>
          <w:spacing w:val="5"/>
          <w:sz w:val="28"/>
          <w:szCs w:val="28"/>
        </w:rPr>
        <w:t xml:space="preserve"> поселения</w:t>
      </w:r>
      <w:r>
        <w:rPr>
          <w:spacing w:val="5"/>
          <w:sz w:val="28"/>
          <w:szCs w:val="28"/>
        </w:rPr>
        <w:t xml:space="preserve"> Пригородного района Республики Северная Осетия - Алания</w:t>
      </w:r>
      <w:r w:rsidRPr="006933C4">
        <w:rPr>
          <w:spacing w:val="5"/>
          <w:sz w:val="28"/>
          <w:szCs w:val="28"/>
        </w:rPr>
        <w:t>, имену</w:t>
      </w:r>
      <w:r>
        <w:rPr>
          <w:spacing w:val="5"/>
          <w:sz w:val="28"/>
          <w:szCs w:val="28"/>
        </w:rPr>
        <w:t>емая в дальнейшем «Поселение</w:t>
      </w:r>
      <w:r w:rsidRPr="006933C4">
        <w:rPr>
          <w:spacing w:val="5"/>
          <w:sz w:val="28"/>
          <w:szCs w:val="28"/>
        </w:rPr>
        <w:t>»,</w:t>
      </w:r>
      <w:r>
        <w:rPr>
          <w:spacing w:val="5"/>
          <w:sz w:val="28"/>
          <w:szCs w:val="28"/>
        </w:rPr>
        <w:t xml:space="preserve">  в лице Главы Архонского сельского поселения – Черницкого Сергея Юрьевича, </w:t>
      </w:r>
      <w:r>
        <w:rPr>
          <w:spacing w:val="7"/>
          <w:sz w:val="28"/>
          <w:szCs w:val="28"/>
        </w:rPr>
        <w:t xml:space="preserve">с  другой </w:t>
      </w:r>
      <w:r w:rsidRPr="006933C4">
        <w:rPr>
          <w:spacing w:val="7"/>
          <w:sz w:val="28"/>
          <w:szCs w:val="28"/>
        </w:rPr>
        <w:t xml:space="preserve"> стороны,</w:t>
      </w:r>
      <w:r>
        <w:rPr>
          <w:spacing w:val="5"/>
          <w:sz w:val="28"/>
          <w:szCs w:val="28"/>
        </w:rPr>
        <w:t xml:space="preserve"> </w:t>
      </w:r>
      <w:r w:rsidRPr="006933C4">
        <w:rPr>
          <w:spacing w:val="12"/>
          <w:sz w:val="28"/>
          <w:szCs w:val="28"/>
        </w:rPr>
        <w:t xml:space="preserve">совместно именуемые «Стороны», руководствуясь </w:t>
      </w:r>
      <w:r w:rsidRPr="006933C4">
        <w:rPr>
          <w:spacing w:val="5"/>
          <w:sz w:val="28"/>
          <w:szCs w:val="28"/>
        </w:rPr>
        <w:t xml:space="preserve">Федеральным законом от 06.10.2003 № </w:t>
      </w:r>
      <w:r w:rsidRPr="006933C4">
        <w:rPr>
          <w:spacing w:val="29"/>
          <w:sz w:val="28"/>
          <w:szCs w:val="28"/>
        </w:rPr>
        <w:t>131</w:t>
      </w:r>
      <w:r w:rsidRPr="006933C4">
        <w:rPr>
          <w:spacing w:val="5"/>
          <w:sz w:val="28"/>
          <w:szCs w:val="28"/>
        </w:rPr>
        <w:t xml:space="preserve">-ФЗ «Об общих принципах организации местного самоуправления в Российской </w:t>
      </w:r>
      <w:r w:rsidRPr="006933C4">
        <w:rPr>
          <w:spacing w:val="4"/>
          <w:sz w:val="28"/>
          <w:szCs w:val="28"/>
        </w:rPr>
        <w:t>Федерации»,</w:t>
      </w:r>
    </w:p>
    <w:p w:rsidR="00DB58ED" w:rsidRPr="006933C4" w:rsidRDefault="00DB58ED" w:rsidP="003E1326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6933C4">
        <w:rPr>
          <w:spacing w:val="4"/>
          <w:sz w:val="28"/>
          <w:szCs w:val="28"/>
        </w:rPr>
        <w:t>заключили настоящее Соглашение о нижеследующем:</w:t>
      </w:r>
    </w:p>
    <w:p w:rsidR="00DB58ED" w:rsidRPr="006933C4" w:rsidRDefault="00DB58ED" w:rsidP="003E1326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6933C4">
        <w:rPr>
          <w:b/>
          <w:bCs/>
          <w:sz w:val="28"/>
          <w:szCs w:val="28"/>
        </w:rPr>
        <w:t>1.Предмет соглашения</w:t>
      </w: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spacing w:val="4"/>
          <w:sz w:val="28"/>
          <w:szCs w:val="28"/>
        </w:rPr>
      </w:pPr>
    </w:p>
    <w:p w:rsidR="00DB58ED" w:rsidRPr="006933C4" w:rsidRDefault="00DB58ED" w:rsidP="003E1326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6933C4">
        <w:rPr>
          <w:b/>
          <w:bCs/>
          <w:spacing w:val="48"/>
          <w:sz w:val="28"/>
          <w:szCs w:val="28"/>
        </w:rPr>
        <w:t>1.1.</w:t>
      </w:r>
      <w:r w:rsidRPr="006933C4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</w:t>
      </w:r>
      <w:r>
        <w:rPr>
          <w:spacing w:val="4"/>
          <w:sz w:val="28"/>
          <w:szCs w:val="28"/>
        </w:rPr>
        <w:t xml:space="preserve"> </w:t>
      </w:r>
      <w:r w:rsidRPr="006933C4">
        <w:rPr>
          <w:spacing w:val="4"/>
          <w:sz w:val="28"/>
          <w:szCs w:val="28"/>
        </w:rPr>
        <w:t xml:space="preserve"> ч.4 ст.15 </w:t>
      </w:r>
      <w:r w:rsidRPr="006933C4">
        <w:rPr>
          <w:sz w:val="28"/>
          <w:szCs w:val="28"/>
        </w:rPr>
        <w:t xml:space="preserve">Федерального закона № 131-ФЗ от 06.10.2003 г. </w:t>
      </w:r>
      <w:r w:rsidRPr="006933C4">
        <w:rPr>
          <w:spacing w:val="5"/>
          <w:sz w:val="28"/>
          <w:szCs w:val="28"/>
        </w:rPr>
        <w:t xml:space="preserve">«Об общих принципах организации местного самоуправления в Российской </w:t>
      </w:r>
      <w:r>
        <w:rPr>
          <w:spacing w:val="4"/>
          <w:sz w:val="28"/>
          <w:szCs w:val="28"/>
        </w:rPr>
        <w:t>Федерации»,</w:t>
      </w:r>
      <w:r>
        <w:rPr>
          <w:spacing w:val="5"/>
          <w:sz w:val="28"/>
          <w:szCs w:val="28"/>
        </w:rPr>
        <w:t xml:space="preserve"> Уставами муниципального образования –Пригородный район,   Архонского сельского поселения  и Решением Собрания  представителей муниципального образования Пригородный район Республики Северная Осетия - Алания № 152  от  28 декабря 2018 года    Муниципальный район </w:t>
      </w:r>
      <w:r w:rsidRPr="006933C4">
        <w:rPr>
          <w:spacing w:val="4"/>
          <w:sz w:val="28"/>
          <w:szCs w:val="28"/>
        </w:rPr>
        <w:t xml:space="preserve">передает, а </w:t>
      </w:r>
      <w:r>
        <w:rPr>
          <w:spacing w:val="4"/>
          <w:sz w:val="28"/>
          <w:szCs w:val="28"/>
        </w:rPr>
        <w:t xml:space="preserve"> Поселение</w:t>
      </w:r>
      <w:r w:rsidRPr="006933C4">
        <w:rPr>
          <w:spacing w:val="4"/>
          <w:sz w:val="28"/>
          <w:szCs w:val="28"/>
        </w:rPr>
        <w:t xml:space="preserve"> принимает в свое ведение и осуществляет полномочия по решению </w:t>
      </w:r>
      <w:r>
        <w:rPr>
          <w:spacing w:val="4"/>
          <w:sz w:val="28"/>
          <w:szCs w:val="28"/>
        </w:rPr>
        <w:t xml:space="preserve">некоторых </w:t>
      </w:r>
      <w:r w:rsidRPr="006933C4">
        <w:rPr>
          <w:spacing w:val="4"/>
          <w:sz w:val="28"/>
          <w:szCs w:val="28"/>
        </w:rPr>
        <w:t>вопросов местного значения, перечисленные в п. 2.1. настоящего Соглашения.</w:t>
      </w:r>
    </w:p>
    <w:p w:rsidR="00DB58ED" w:rsidRPr="006933C4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  <w:r w:rsidRPr="006933C4">
        <w:rPr>
          <w:b/>
          <w:bCs/>
          <w:spacing w:val="48"/>
          <w:sz w:val="28"/>
          <w:szCs w:val="28"/>
        </w:rPr>
        <w:t>1.</w:t>
      </w:r>
      <w:r w:rsidRPr="006933C4">
        <w:rPr>
          <w:b/>
          <w:bCs/>
          <w:sz w:val="28"/>
          <w:szCs w:val="28"/>
        </w:rPr>
        <w:t>2.</w:t>
      </w:r>
      <w:r w:rsidRPr="006933C4">
        <w:rPr>
          <w:sz w:val="28"/>
          <w:szCs w:val="28"/>
        </w:rPr>
        <w:t xml:space="preserve"> Передача полномочий производится </w:t>
      </w:r>
      <w:r>
        <w:rPr>
          <w:sz w:val="28"/>
          <w:szCs w:val="28"/>
        </w:rPr>
        <w:t xml:space="preserve">в интересах социально-экономического развития Архонского сельского поселения и </w:t>
      </w:r>
      <w:r w:rsidRPr="006933C4">
        <w:rPr>
          <w:sz w:val="28"/>
          <w:szCs w:val="28"/>
        </w:rPr>
        <w:t xml:space="preserve">в целях оперативного и эффективного осуществления </w:t>
      </w:r>
      <w:r>
        <w:rPr>
          <w:sz w:val="28"/>
          <w:szCs w:val="28"/>
        </w:rPr>
        <w:t>вопросов местного значения.</w:t>
      </w:r>
    </w:p>
    <w:p w:rsidR="00DB58ED" w:rsidRPr="006933C4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  <w:r w:rsidRPr="006933C4">
        <w:rPr>
          <w:b/>
          <w:bCs/>
          <w:spacing w:val="2"/>
          <w:sz w:val="28"/>
          <w:szCs w:val="28"/>
        </w:rPr>
        <w:t>2. Перечень полномочий, подлежащих передаче</w:t>
      </w: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</w:p>
    <w:p w:rsidR="00DB58ED" w:rsidRPr="006933C4" w:rsidRDefault="00DB58ED" w:rsidP="003E132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6933C4">
        <w:rPr>
          <w:b/>
          <w:bCs/>
          <w:spacing w:val="2"/>
          <w:sz w:val="28"/>
          <w:szCs w:val="28"/>
        </w:rPr>
        <w:t xml:space="preserve">2.1. </w:t>
      </w:r>
      <w:r w:rsidRPr="006933C4">
        <w:rPr>
          <w:spacing w:val="5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 xml:space="preserve">Муниципальный </w:t>
      </w:r>
      <w:r w:rsidRPr="006933C4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район </w:t>
      </w:r>
      <w:r w:rsidRPr="006933C4">
        <w:rPr>
          <w:spacing w:val="2"/>
          <w:sz w:val="28"/>
          <w:szCs w:val="28"/>
        </w:rPr>
        <w:t xml:space="preserve">передает </w:t>
      </w:r>
      <w:r w:rsidRPr="006933C4">
        <w:rPr>
          <w:spacing w:val="5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Поселению</w:t>
      </w:r>
      <w:r>
        <w:rPr>
          <w:spacing w:val="2"/>
          <w:sz w:val="28"/>
          <w:szCs w:val="28"/>
        </w:rPr>
        <w:t xml:space="preserve"> осуществление отдельных </w:t>
      </w:r>
      <w:r w:rsidRPr="006933C4">
        <w:rPr>
          <w:spacing w:val="2"/>
          <w:sz w:val="28"/>
          <w:szCs w:val="28"/>
        </w:rPr>
        <w:t xml:space="preserve"> полномочий по</w:t>
      </w:r>
      <w:r>
        <w:rPr>
          <w:spacing w:val="2"/>
          <w:sz w:val="28"/>
          <w:szCs w:val="28"/>
        </w:rPr>
        <w:t xml:space="preserve"> решению следующих вопросов местного значения</w:t>
      </w:r>
      <w:r w:rsidRPr="006933C4">
        <w:rPr>
          <w:spacing w:val="2"/>
          <w:sz w:val="28"/>
          <w:szCs w:val="28"/>
        </w:rPr>
        <w:t>:</w:t>
      </w:r>
    </w:p>
    <w:p w:rsidR="00DB58ED" w:rsidRDefault="00DB58ED" w:rsidP="003E1326">
      <w:pPr>
        <w:widowControl/>
        <w:ind w:firstLine="709"/>
        <w:jc w:val="both"/>
        <w:rPr>
          <w:sz w:val="28"/>
          <w:szCs w:val="28"/>
        </w:rPr>
      </w:pPr>
      <w:bookmarkStart w:id="0" w:name="sub_140125"/>
      <w:r>
        <w:rPr>
          <w:sz w:val="28"/>
          <w:szCs w:val="28"/>
        </w:rPr>
        <w:t xml:space="preserve"> </w:t>
      </w:r>
    </w:p>
    <w:p w:rsidR="00DB58ED" w:rsidRPr="006933C4" w:rsidRDefault="00DB58ED" w:rsidP="003E1326">
      <w:pPr>
        <w:widowControl/>
        <w:ind w:firstLine="709"/>
        <w:jc w:val="both"/>
        <w:rPr>
          <w:sz w:val="28"/>
          <w:szCs w:val="28"/>
        </w:rPr>
      </w:pPr>
    </w:p>
    <w:bookmarkEnd w:id="0"/>
    <w:p w:rsidR="00DB58ED" w:rsidRDefault="00DB58ED" w:rsidP="00B83E3E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B58ED" w:rsidRPr="00D17813" w:rsidRDefault="00DB58ED" w:rsidP="00D17813">
      <w:pPr>
        <w:widowControl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1) </w:t>
      </w:r>
      <w:r w:rsidRPr="009D1738">
        <w:rPr>
          <w:color w:val="000000"/>
          <w:sz w:val="28"/>
          <w:szCs w:val="28"/>
          <w:shd w:val="clear" w:color="auto" w:fill="FFFFFF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</w:t>
      </w:r>
      <w:r w:rsidRPr="009D173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7" w:tooltip="&quot;Градостроительный кодекс Российской Федерации&quot; от 29.12.2004 N 190-ФЗ(ред. от 31.12.2014)(с изм. и доп., вступ. в силу с 01.03.2015)" w:history="1">
        <w:r w:rsidRPr="009D1738">
          <w:rPr>
            <w:rStyle w:val="Hyperlink"/>
            <w:color w:val="auto"/>
            <w:sz w:val="28"/>
            <w:szCs w:val="28"/>
            <w:shd w:val="clear" w:color="auto" w:fill="FFFFFF"/>
          </w:rPr>
          <w:t>кодексом</w:t>
        </w:r>
      </w:hyperlink>
      <w:r w:rsidRPr="009D173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D1738">
        <w:rPr>
          <w:color w:val="000000"/>
          <w:sz w:val="28"/>
          <w:szCs w:val="28"/>
          <w:shd w:val="clear" w:color="auto" w:fill="FFFFFF"/>
        </w:rPr>
        <w:t>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</w:t>
      </w:r>
      <w:r>
        <w:rPr>
          <w:color w:val="000000"/>
          <w:sz w:val="28"/>
          <w:szCs w:val="28"/>
          <w:shd w:val="clear" w:color="auto" w:fill="FFFFFF"/>
        </w:rPr>
        <w:t>ление в случаях, предусмотренных</w:t>
      </w:r>
      <w:r w:rsidRPr="009D1738">
        <w:rPr>
          <w:color w:val="000000"/>
          <w:sz w:val="28"/>
          <w:szCs w:val="28"/>
          <w:shd w:val="clear" w:color="auto" w:fill="FFFFFF"/>
        </w:rPr>
        <w:t xml:space="preserve"> Градостроительным</w:t>
      </w:r>
      <w:r w:rsidRPr="009D173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8" w:tooltip="&quot;Градостроительный кодекс Российской Федерации&quot; от 29.12.2004 N 190-ФЗ(ред. от 31.12.2014)(с изм. и доп., вступ. в силу с 01.03.2015)" w:history="1">
        <w:r w:rsidRPr="009D1738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кодексом</w:t>
        </w:r>
      </w:hyperlink>
      <w:r w:rsidRPr="009D173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D1738">
        <w:rPr>
          <w:color w:val="000000"/>
          <w:sz w:val="28"/>
          <w:szCs w:val="28"/>
          <w:shd w:val="clear" w:color="auto" w:fill="FFFFFF"/>
        </w:rPr>
        <w:t>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  <w:r w:rsidRPr="006933C4">
        <w:rPr>
          <w:b/>
          <w:bCs/>
          <w:spacing w:val="2"/>
          <w:sz w:val="28"/>
          <w:szCs w:val="28"/>
        </w:rPr>
        <w:t>3. Права и обяз</w:t>
      </w:r>
      <w:r>
        <w:rPr>
          <w:b/>
          <w:bCs/>
          <w:spacing w:val="2"/>
          <w:sz w:val="28"/>
          <w:szCs w:val="28"/>
        </w:rPr>
        <w:t>анности сторон</w:t>
      </w: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</w:p>
    <w:p w:rsidR="00DB58ED" w:rsidRPr="006933C4" w:rsidRDefault="00DB58ED" w:rsidP="003E1326">
      <w:pPr>
        <w:shd w:val="clear" w:color="auto" w:fill="FFFFFF"/>
        <w:tabs>
          <w:tab w:val="left" w:pos="2170"/>
        </w:tabs>
        <w:ind w:firstLine="709"/>
        <w:jc w:val="both"/>
        <w:rPr>
          <w:spacing w:val="-6"/>
          <w:sz w:val="28"/>
          <w:szCs w:val="28"/>
        </w:rPr>
      </w:pPr>
      <w:r w:rsidRPr="006933C4">
        <w:rPr>
          <w:b/>
          <w:bCs/>
          <w:spacing w:val="-6"/>
          <w:sz w:val="28"/>
          <w:szCs w:val="28"/>
        </w:rPr>
        <w:t>3.1.</w:t>
      </w:r>
      <w:r w:rsidRPr="006933C4">
        <w:rPr>
          <w:spacing w:val="-6"/>
          <w:sz w:val="28"/>
          <w:szCs w:val="28"/>
        </w:rPr>
        <w:t xml:space="preserve"> </w:t>
      </w:r>
      <w:r>
        <w:rPr>
          <w:b/>
          <w:bCs/>
          <w:spacing w:val="5"/>
          <w:sz w:val="28"/>
          <w:szCs w:val="28"/>
        </w:rPr>
        <w:t>Муниципальный район</w:t>
      </w:r>
      <w:r w:rsidRPr="006933C4">
        <w:rPr>
          <w:spacing w:val="2"/>
          <w:sz w:val="28"/>
          <w:szCs w:val="28"/>
        </w:rPr>
        <w:t>:</w:t>
      </w:r>
    </w:p>
    <w:p w:rsidR="00DB58ED" w:rsidRPr="00876156" w:rsidRDefault="00DB58ED" w:rsidP="00876156">
      <w:pPr>
        <w:shd w:val="clear" w:color="auto" w:fill="FFFFFF"/>
        <w:tabs>
          <w:tab w:val="left" w:pos="2170"/>
        </w:tabs>
        <w:ind w:firstLine="709"/>
        <w:jc w:val="both"/>
        <w:rPr>
          <w:b/>
          <w:bCs/>
          <w:spacing w:val="-6"/>
          <w:sz w:val="28"/>
          <w:szCs w:val="28"/>
        </w:rPr>
      </w:pPr>
      <w:r w:rsidRPr="006933C4">
        <w:rPr>
          <w:b/>
          <w:bCs/>
          <w:sz w:val="28"/>
          <w:szCs w:val="28"/>
        </w:rPr>
        <w:t>3.1.1.</w:t>
      </w:r>
      <w:r>
        <w:rPr>
          <w:sz w:val="28"/>
          <w:szCs w:val="28"/>
        </w:rPr>
        <w:t xml:space="preserve"> Осуществляет</w:t>
      </w:r>
      <w:r w:rsidRPr="006933C4">
        <w:rPr>
          <w:sz w:val="28"/>
          <w:szCs w:val="28"/>
        </w:rPr>
        <w:t xml:space="preserve"> контроль за и</w:t>
      </w:r>
      <w:r>
        <w:rPr>
          <w:sz w:val="28"/>
          <w:szCs w:val="28"/>
        </w:rPr>
        <w:t>сполнением  Поселением,  переданных ему</w:t>
      </w:r>
      <w:r w:rsidRPr="006933C4">
        <w:rPr>
          <w:sz w:val="28"/>
          <w:szCs w:val="28"/>
        </w:rPr>
        <w:t xml:space="preserve"> полномочий, а также за целевым использованием финансовых средств, предоставленных на эти цели. В случае выявления нарушений дает обязательные для </w:t>
      </w:r>
      <w:r>
        <w:rPr>
          <w:sz w:val="28"/>
          <w:szCs w:val="28"/>
        </w:rPr>
        <w:t>исполнения администрацией  поселения</w:t>
      </w:r>
      <w:r w:rsidRPr="006933C4">
        <w:rPr>
          <w:sz w:val="28"/>
          <w:szCs w:val="28"/>
        </w:rPr>
        <w:t xml:space="preserve"> письменные </w:t>
      </w:r>
      <w:r>
        <w:rPr>
          <w:sz w:val="28"/>
          <w:szCs w:val="28"/>
        </w:rPr>
        <w:t xml:space="preserve">рекомендации </w:t>
      </w:r>
      <w:r w:rsidRPr="006933C4">
        <w:rPr>
          <w:sz w:val="28"/>
          <w:szCs w:val="28"/>
        </w:rPr>
        <w:t>для устранения выявленных нарушений в определенный срок с момента уведомления.</w:t>
      </w:r>
      <w:r w:rsidRPr="006933C4">
        <w:rPr>
          <w:b/>
          <w:bCs/>
          <w:spacing w:val="-6"/>
          <w:sz w:val="28"/>
          <w:szCs w:val="28"/>
        </w:rPr>
        <w:t xml:space="preserve"> </w:t>
      </w:r>
    </w:p>
    <w:p w:rsidR="00DB58ED" w:rsidRPr="006933C4" w:rsidRDefault="00DB58ED" w:rsidP="003E1326">
      <w:pPr>
        <w:shd w:val="clear" w:color="auto" w:fill="FFFFFF"/>
        <w:ind w:firstLine="709"/>
        <w:jc w:val="both"/>
        <w:rPr>
          <w:spacing w:val="3"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>3.1.2</w:t>
      </w:r>
      <w:r w:rsidRPr="006933C4">
        <w:rPr>
          <w:b/>
          <w:bCs/>
          <w:spacing w:val="3"/>
          <w:sz w:val="28"/>
          <w:szCs w:val="28"/>
        </w:rPr>
        <w:t>.</w:t>
      </w:r>
      <w:r w:rsidRPr="006933C4">
        <w:rPr>
          <w:spacing w:val="3"/>
          <w:sz w:val="28"/>
          <w:szCs w:val="28"/>
        </w:rPr>
        <w:t xml:space="preserve"> В </w:t>
      </w:r>
      <w:r>
        <w:rPr>
          <w:spacing w:val="3"/>
          <w:sz w:val="28"/>
          <w:szCs w:val="28"/>
        </w:rPr>
        <w:t>случае необходимости запрашивает</w:t>
      </w:r>
      <w:r w:rsidRPr="006933C4">
        <w:rPr>
          <w:spacing w:val="3"/>
          <w:sz w:val="28"/>
          <w:szCs w:val="28"/>
        </w:rPr>
        <w:t xml:space="preserve"> дополнительные информацию, материалы и документы, связанные с осуществлением переданных на исполнение</w:t>
      </w:r>
      <w:r>
        <w:rPr>
          <w:spacing w:val="3"/>
          <w:sz w:val="28"/>
          <w:szCs w:val="28"/>
        </w:rPr>
        <w:t xml:space="preserve"> отдельных </w:t>
      </w:r>
      <w:r w:rsidRPr="006933C4">
        <w:rPr>
          <w:spacing w:val="3"/>
          <w:sz w:val="28"/>
          <w:szCs w:val="28"/>
        </w:rPr>
        <w:t xml:space="preserve"> полномочий.</w:t>
      </w:r>
    </w:p>
    <w:p w:rsidR="00DB58ED" w:rsidRPr="006933C4" w:rsidRDefault="00DB58ED" w:rsidP="003E1326">
      <w:pPr>
        <w:shd w:val="clear" w:color="auto" w:fill="FFFFFF"/>
        <w:tabs>
          <w:tab w:val="left" w:pos="2170"/>
        </w:tabs>
        <w:ind w:firstLine="709"/>
        <w:jc w:val="both"/>
        <w:rPr>
          <w:spacing w:val="-6"/>
          <w:sz w:val="28"/>
          <w:szCs w:val="28"/>
        </w:rPr>
      </w:pPr>
      <w:r w:rsidRPr="006933C4">
        <w:rPr>
          <w:b/>
          <w:bCs/>
          <w:spacing w:val="-6"/>
          <w:sz w:val="28"/>
          <w:szCs w:val="28"/>
        </w:rPr>
        <w:t>3.2.</w:t>
      </w:r>
      <w:r w:rsidRPr="006933C4">
        <w:rPr>
          <w:spacing w:val="-6"/>
          <w:sz w:val="28"/>
          <w:szCs w:val="28"/>
        </w:rPr>
        <w:t xml:space="preserve"> </w:t>
      </w:r>
      <w:r>
        <w:rPr>
          <w:b/>
          <w:bCs/>
          <w:spacing w:val="5"/>
          <w:sz w:val="28"/>
          <w:szCs w:val="28"/>
        </w:rPr>
        <w:t>Поселение</w:t>
      </w:r>
      <w:r w:rsidRPr="006933C4">
        <w:rPr>
          <w:spacing w:val="2"/>
          <w:sz w:val="28"/>
          <w:szCs w:val="28"/>
        </w:rPr>
        <w:t>:</w:t>
      </w:r>
    </w:p>
    <w:p w:rsidR="00DB58ED" w:rsidRPr="00FB649F" w:rsidRDefault="00DB58ED" w:rsidP="00FB649F">
      <w:pPr>
        <w:shd w:val="clear" w:color="auto" w:fill="FFFFFF"/>
        <w:tabs>
          <w:tab w:val="left" w:pos="2170"/>
        </w:tabs>
        <w:ind w:firstLine="709"/>
        <w:jc w:val="both"/>
        <w:rPr>
          <w:spacing w:val="2"/>
          <w:sz w:val="28"/>
          <w:szCs w:val="28"/>
        </w:rPr>
      </w:pPr>
      <w:r w:rsidRPr="006933C4">
        <w:rPr>
          <w:b/>
          <w:bCs/>
          <w:spacing w:val="-6"/>
          <w:sz w:val="28"/>
          <w:szCs w:val="28"/>
        </w:rPr>
        <w:t>3.2.1.</w:t>
      </w:r>
      <w:r w:rsidRPr="006933C4">
        <w:rPr>
          <w:spacing w:val="2"/>
          <w:sz w:val="28"/>
          <w:szCs w:val="28"/>
        </w:rPr>
        <w:t xml:space="preserve"> Осуще</w:t>
      </w:r>
      <w:r>
        <w:rPr>
          <w:spacing w:val="2"/>
          <w:sz w:val="28"/>
          <w:szCs w:val="28"/>
        </w:rPr>
        <w:t xml:space="preserve">ствляет </w:t>
      </w:r>
      <w:r w:rsidRPr="006933C4">
        <w:rPr>
          <w:spacing w:val="2"/>
          <w:sz w:val="28"/>
          <w:szCs w:val="28"/>
        </w:rPr>
        <w:t xml:space="preserve"> в соответствии с</w:t>
      </w:r>
      <w:r>
        <w:rPr>
          <w:spacing w:val="2"/>
          <w:sz w:val="28"/>
          <w:szCs w:val="28"/>
        </w:rPr>
        <w:t xml:space="preserve"> действующим законодательством переданные ему Муниципальным районом  отдельные полномочия, указанные в пункте 2.1. </w:t>
      </w:r>
      <w:r w:rsidRPr="0034040A">
        <w:rPr>
          <w:spacing w:val="2"/>
          <w:sz w:val="28"/>
          <w:szCs w:val="28"/>
        </w:rPr>
        <w:t>настоящего Соглашения</w:t>
      </w:r>
      <w:r>
        <w:rPr>
          <w:spacing w:val="2"/>
          <w:sz w:val="28"/>
          <w:szCs w:val="28"/>
        </w:rPr>
        <w:t>, в пределах,  выделенных на эти цели финансовых средств;</w:t>
      </w:r>
      <w:r>
        <w:rPr>
          <w:b/>
          <w:bCs/>
          <w:spacing w:val="2"/>
          <w:sz w:val="28"/>
          <w:szCs w:val="28"/>
        </w:rPr>
        <w:t xml:space="preserve"> </w:t>
      </w:r>
    </w:p>
    <w:p w:rsidR="00DB58ED" w:rsidRPr="00C66CA7" w:rsidRDefault="00DB58ED" w:rsidP="00C66CA7">
      <w:pPr>
        <w:shd w:val="clear" w:color="auto" w:fill="FFFFFF"/>
        <w:ind w:firstLine="709"/>
        <w:jc w:val="both"/>
        <w:rPr>
          <w:color w:val="000000"/>
          <w:spacing w:val="3"/>
          <w:sz w:val="28"/>
          <w:szCs w:val="28"/>
        </w:rPr>
      </w:pPr>
      <w:r w:rsidRPr="004605C6">
        <w:rPr>
          <w:b/>
          <w:bCs/>
          <w:color w:val="000000"/>
          <w:spacing w:val="3"/>
          <w:sz w:val="28"/>
          <w:szCs w:val="28"/>
        </w:rPr>
        <w:t>3.2.</w:t>
      </w:r>
      <w:r>
        <w:rPr>
          <w:b/>
          <w:bCs/>
          <w:color w:val="000000"/>
          <w:spacing w:val="3"/>
          <w:sz w:val="28"/>
          <w:szCs w:val="28"/>
        </w:rPr>
        <w:t>2</w:t>
      </w:r>
      <w:r>
        <w:rPr>
          <w:color w:val="000000"/>
          <w:spacing w:val="3"/>
          <w:sz w:val="28"/>
          <w:szCs w:val="28"/>
        </w:rPr>
        <w:t xml:space="preserve">. Осуществляет  взаимодействие  с заинтересованными органами государственной власти, в том числе заключает соглашения о взаимодействии по вопросам реализации полномочий, предусмотренных в пункте 2.1 настоящего Соглашения.     </w:t>
      </w:r>
    </w:p>
    <w:p w:rsidR="00DB58ED" w:rsidRPr="00086CD3" w:rsidRDefault="00DB58ED" w:rsidP="003E1326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3.2.3</w:t>
      </w:r>
      <w:r w:rsidRPr="00086CD3">
        <w:rPr>
          <w:b/>
          <w:bCs/>
          <w:color w:val="000000"/>
          <w:spacing w:val="2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 xml:space="preserve"> Принимает</w:t>
      </w:r>
      <w:r w:rsidRPr="00086CD3">
        <w:rPr>
          <w:color w:val="000000"/>
          <w:spacing w:val="2"/>
          <w:sz w:val="28"/>
          <w:szCs w:val="28"/>
        </w:rPr>
        <w:t xml:space="preserve"> муниципальные правовые акты по вопросам осуществления принятых на исполнение полномочий.</w:t>
      </w:r>
    </w:p>
    <w:p w:rsidR="00DB58ED" w:rsidRPr="00C66CA7" w:rsidRDefault="00DB58ED" w:rsidP="00C66CA7">
      <w:pPr>
        <w:shd w:val="clear" w:color="auto" w:fill="FFFFFF"/>
        <w:tabs>
          <w:tab w:val="left" w:pos="1901"/>
        </w:tabs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3.2.4</w:t>
      </w:r>
      <w:r w:rsidRPr="00086CD3">
        <w:rPr>
          <w:b/>
          <w:bCs/>
          <w:color w:val="000000"/>
          <w:spacing w:val="2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 xml:space="preserve"> Заключает</w:t>
      </w:r>
      <w:r w:rsidRPr="00086CD3">
        <w:rPr>
          <w:color w:val="000000"/>
          <w:spacing w:val="2"/>
          <w:sz w:val="28"/>
          <w:szCs w:val="28"/>
        </w:rPr>
        <w:t xml:space="preserve"> договоры, необходимые для осуществления принятых на исполнение полномочий.</w:t>
      </w:r>
    </w:p>
    <w:p w:rsidR="00DB58ED" w:rsidRPr="00D0635A" w:rsidRDefault="00DB58ED" w:rsidP="008149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3.2.5</w:t>
      </w:r>
      <w:r w:rsidRPr="00D0635A">
        <w:rPr>
          <w:rFonts w:ascii="Times New Roman" w:hAnsi="Times New Roman" w:cs="Times New Roman"/>
          <w:b/>
          <w:bCs/>
          <w:spacing w:val="2"/>
          <w:sz w:val="28"/>
          <w:szCs w:val="28"/>
        </w:rPr>
        <w:t>.</w:t>
      </w:r>
      <w:r w:rsidRPr="00D063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Рассматривает представленные Муниципальным районом </w:t>
      </w:r>
      <w:r w:rsidRPr="00D0635A">
        <w:rPr>
          <w:rFonts w:ascii="Times New Roman" w:hAnsi="Times New Roman" w:cs="Times New Roman"/>
          <w:sz w:val="28"/>
          <w:szCs w:val="28"/>
        </w:rPr>
        <w:t xml:space="preserve"> требования об устранении выявленных нарушений</w:t>
      </w:r>
      <w:r>
        <w:rPr>
          <w:rFonts w:ascii="Times New Roman" w:hAnsi="Times New Roman" w:cs="Times New Roman"/>
          <w:sz w:val="28"/>
          <w:szCs w:val="28"/>
        </w:rPr>
        <w:t xml:space="preserve">, допущенных   администрацией  поселения </w:t>
      </w:r>
      <w:r w:rsidRPr="00D0635A">
        <w:rPr>
          <w:rFonts w:ascii="Times New Roman" w:hAnsi="Times New Roman" w:cs="Times New Roman"/>
          <w:sz w:val="28"/>
          <w:szCs w:val="28"/>
        </w:rPr>
        <w:t xml:space="preserve"> по реализации пер</w:t>
      </w:r>
      <w:r>
        <w:rPr>
          <w:rFonts w:ascii="Times New Roman" w:hAnsi="Times New Roman" w:cs="Times New Roman"/>
          <w:sz w:val="28"/>
          <w:szCs w:val="28"/>
        </w:rPr>
        <w:t xml:space="preserve">еданных </w:t>
      </w:r>
      <w:r w:rsidRPr="00D0635A">
        <w:rPr>
          <w:rFonts w:ascii="Times New Roman" w:hAnsi="Times New Roman" w:cs="Times New Roman"/>
          <w:sz w:val="28"/>
          <w:szCs w:val="28"/>
        </w:rPr>
        <w:t xml:space="preserve"> полномочий, не позднее чем в месячный срок (если в требовании не указан иной срок) принимает меры по устранению нарушений и сообщает</w:t>
      </w:r>
      <w:r>
        <w:rPr>
          <w:rFonts w:ascii="Times New Roman" w:hAnsi="Times New Roman" w:cs="Times New Roman"/>
          <w:sz w:val="28"/>
          <w:szCs w:val="28"/>
        </w:rPr>
        <w:t xml:space="preserve"> об этом администрации района</w:t>
      </w:r>
      <w:r w:rsidRPr="00D0635A">
        <w:rPr>
          <w:rFonts w:ascii="Times New Roman" w:hAnsi="Times New Roman" w:cs="Times New Roman"/>
          <w:sz w:val="28"/>
          <w:szCs w:val="28"/>
        </w:rPr>
        <w:t>.</w:t>
      </w:r>
    </w:p>
    <w:p w:rsidR="00DB58ED" w:rsidRPr="00D0635A" w:rsidRDefault="00DB58ED" w:rsidP="000E31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3.2.6</w:t>
      </w:r>
      <w:r w:rsidRPr="00D0635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0635A">
        <w:rPr>
          <w:rFonts w:ascii="Times New Roman" w:hAnsi="Times New Roman" w:cs="Times New Roman"/>
          <w:sz w:val="28"/>
          <w:szCs w:val="28"/>
        </w:rPr>
        <w:t xml:space="preserve"> В случае невозможности надлежащего исполнения переданных </w:t>
      </w:r>
      <w:r>
        <w:rPr>
          <w:rFonts w:ascii="Times New Roman" w:hAnsi="Times New Roman" w:cs="Times New Roman"/>
          <w:sz w:val="28"/>
          <w:szCs w:val="28"/>
        </w:rPr>
        <w:t>полномочий,  указанных в пункте 2.1 настоящего Соглашения Поселение обязано сообщи</w:t>
      </w:r>
      <w:r w:rsidRPr="00D0635A">
        <w:rPr>
          <w:rFonts w:ascii="Times New Roman" w:hAnsi="Times New Roman" w:cs="Times New Roman"/>
          <w:sz w:val="28"/>
          <w:szCs w:val="28"/>
        </w:rPr>
        <w:t>ть об этом в письменн</w:t>
      </w:r>
      <w:r>
        <w:rPr>
          <w:rFonts w:ascii="Times New Roman" w:hAnsi="Times New Roman" w:cs="Times New Roman"/>
          <w:sz w:val="28"/>
          <w:szCs w:val="28"/>
        </w:rPr>
        <w:t>ой форме  Муниципальному району</w:t>
      </w:r>
      <w:r w:rsidRPr="00D06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1495F">
        <w:rPr>
          <w:rFonts w:ascii="Times New Roman" w:hAnsi="Times New Roman" w:cs="Times New Roman"/>
          <w:sz w:val="28"/>
          <w:szCs w:val="28"/>
        </w:rPr>
        <w:t>в месячный срок</w:t>
      </w:r>
      <w:r>
        <w:rPr>
          <w:rFonts w:ascii="Times New Roman" w:hAnsi="Times New Roman" w:cs="Times New Roman"/>
          <w:sz w:val="28"/>
          <w:szCs w:val="28"/>
        </w:rPr>
        <w:t xml:space="preserve">.  Муниципальный  район </w:t>
      </w:r>
      <w:r w:rsidRPr="00D0635A">
        <w:rPr>
          <w:rFonts w:ascii="Times New Roman" w:hAnsi="Times New Roman" w:cs="Times New Roman"/>
          <w:sz w:val="28"/>
          <w:szCs w:val="28"/>
        </w:rPr>
        <w:t xml:space="preserve"> рассматривает такое сообщение в течение </w:t>
      </w:r>
      <w:r>
        <w:rPr>
          <w:rFonts w:ascii="Times New Roman" w:hAnsi="Times New Roman" w:cs="Times New Roman"/>
          <w:sz w:val="28"/>
          <w:szCs w:val="28"/>
        </w:rPr>
        <w:t xml:space="preserve">  двухнедельного срока </w:t>
      </w:r>
      <w:r w:rsidRPr="00D0635A">
        <w:rPr>
          <w:rFonts w:ascii="Times New Roman" w:hAnsi="Times New Roman" w:cs="Times New Roman"/>
          <w:sz w:val="28"/>
          <w:szCs w:val="28"/>
        </w:rPr>
        <w:t xml:space="preserve"> с момента его поступления.</w:t>
      </w:r>
    </w:p>
    <w:p w:rsidR="00DB58ED" w:rsidRPr="00D0635A" w:rsidRDefault="00DB58ED" w:rsidP="003E132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</w:p>
    <w:p w:rsidR="00DB58ED" w:rsidRPr="00AC122A" w:rsidRDefault="00DB58ED" w:rsidP="003E132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4</w:t>
      </w:r>
      <w:r w:rsidRPr="00AC122A">
        <w:rPr>
          <w:rFonts w:ascii="Times New Roman" w:hAnsi="Times New Roman" w:cs="Times New Roman"/>
          <w:b/>
          <w:bCs/>
          <w:spacing w:val="2"/>
          <w:sz w:val="28"/>
          <w:szCs w:val="28"/>
        </w:rPr>
        <w:t>. Ответственность Сторон</w:t>
      </w:r>
    </w:p>
    <w:p w:rsidR="00DB58ED" w:rsidRPr="00AC122A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8ED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AC122A">
        <w:rPr>
          <w:rFonts w:ascii="Times New Roman" w:hAnsi="Times New Roman" w:cs="Times New Roman"/>
          <w:b/>
          <w:bCs/>
          <w:sz w:val="28"/>
          <w:szCs w:val="28"/>
        </w:rPr>
        <w:t>.1.</w:t>
      </w:r>
      <w:r w:rsidRPr="00AC1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Поселение несет ответственность за осуществление переданных ему полномочий.</w:t>
      </w:r>
    </w:p>
    <w:p w:rsidR="00DB58ED" w:rsidRPr="00AC122A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E550D">
        <w:rPr>
          <w:rFonts w:ascii="Times New Roman" w:hAnsi="Times New Roman" w:cs="Times New Roman"/>
          <w:b/>
          <w:bCs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122A">
        <w:rPr>
          <w:rFonts w:ascii="Times New Roman" w:hAnsi="Times New Roman" w:cs="Times New Roman"/>
          <w:sz w:val="28"/>
          <w:szCs w:val="28"/>
        </w:rPr>
        <w:t>Установление факта ненадлежащего осу</w:t>
      </w:r>
      <w:r>
        <w:rPr>
          <w:rFonts w:ascii="Times New Roman" w:hAnsi="Times New Roman" w:cs="Times New Roman"/>
          <w:sz w:val="28"/>
          <w:szCs w:val="28"/>
        </w:rPr>
        <w:t>ществления   Поселением переданных ему</w:t>
      </w:r>
      <w:r w:rsidRPr="00AC122A">
        <w:rPr>
          <w:rFonts w:ascii="Times New Roman" w:hAnsi="Times New Roman" w:cs="Times New Roman"/>
          <w:sz w:val="28"/>
          <w:szCs w:val="28"/>
        </w:rPr>
        <w:t xml:space="preserve"> полномочий является основанием для одно</w:t>
      </w:r>
      <w:r>
        <w:rPr>
          <w:rFonts w:ascii="Times New Roman" w:hAnsi="Times New Roman" w:cs="Times New Roman"/>
          <w:sz w:val="28"/>
          <w:szCs w:val="28"/>
        </w:rPr>
        <w:t>стороннего расторжения данного С</w:t>
      </w:r>
      <w:r w:rsidRPr="00AC122A">
        <w:rPr>
          <w:rFonts w:ascii="Times New Roman" w:hAnsi="Times New Roman" w:cs="Times New Roman"/>
          <w:sz w:val="28"/>
          <w:szCs w:val="28"/>
        </w:rPr>
        <w:t xml:space="preserve">оглашения.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8ED" w:rsidRPr="00E60400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B58ED" w:rsidRPr="00086CD3" w:rsidRDefault="00DB58ED" w:rsidP="003E1326">
      <w:pPr>
        <w:shd w:val="clear" w:color="auto" w:fill="FFFFFF"/>
        <w:ind w:firstLine="709"/>
        <w:jc w:val="both"/>
        <w:rPr>
          <w:color w:val="FF0000"/>
          <w:spacing w:val="2"/>
          <w:sz w:val="28"/>
          <w:szCs w:val="28"/>
        </w:rPr>
      </w:pPr>
    </w:p>
    <w:p w:rsidR="00DB58ED" w:rsidRDefault="00DB58ED" w:rsidP="003E1326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5</w:t>
      </w:r>
      <w:r w:rsidRPr="00B27628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. Срок действия, </w:t>
      </w:r>
    </w:p>
    <w:p w:rsidR="00DB58ED" w:rsidRPr="00B27628" w:rsidRDefault="00DB58ED" w:rsidP="003E132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7628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основания и порядок прекращения действия Соглашения </w:t>
      </w:r>
    </w:p>
    <w:p w:rsidR="00DB58ED" w:rsidRPr="00B27628" w:rsidRDefault="00DB58ED" w:rsidP="003E1326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</w:p>
    <w:p w:rsidR="00DB58ED" w:rsidRPr="00B27628" w:rsidRDefault="00DB58ED" w:rsidP="003E132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5</w:t>
      </w:r>
      <w:r w:rsidRPr="00B27628">
        <w:rPr>
          <w:b/>
          <w:bCs/>
          <w:spacing w:val="2"/>
          <w:sz w:val="28"/>
          <w:szCs w:val="28"/>
        </w:rPr>
        <w:t>.1.</w:t>
      </w:r>
      <w:r>
        <w:rPr>
          <w:spacing w:val="2"/>
          <w:sz w:val="28"/>
          <w:szCs w:val="28"/>
        </w:rPr>
        <w:t xml:space="preserve"> Указанные</w:t>
      </w:r>
      <w:r w:rsidRPr="00B27628">
        <w:rPr>
          <w:spacing w:val="2"/>
          <w:sz w:val="28"/>
          <w:szCs w:val="28"/>
        </w:rPr>
        <w:t xml:space="preserve"> в п. 2.1. </w:t>
      </w:r>
      <w:r>
        <w:rPr>
          <w:spacing w:val="2"/>
          <w:sz w:val="28"/>
          <w:szCs w:val="28"/>
        </w:rPr>
        <w:t xml:space="preserve">настоящего Соглашения полномочия передаются Поселению </w:t>
      </w:r>
      <w:r w:rsidRPr="00B27628">
        <w:rPr>
          <w:spacing w:val="2"/>
          <w:sz w:val="28"/>
          <w:szCs w:val="28"/>
        </w:rPr>
        <w:t>на период с «_</w:t>
      </w:r>
      <w:r w:rsidRPr="007E550D">
        <w:rPr>
          <w:spacing w:val="2"/>
          <w:sz w:val="28"/>
          <w:szCs w:val="28"/>
          <w:u w:val="single"/>
        </w:rPr>
        <w:t>01</w:t>
      </w:r>
      <w:r>
        <w:rPr>
          <w:spacing w:val="2"/>
          <w:sz w:val="28"/>
          <w:szCs w:val="28"/>
        </w:rPr>
        <w:t xml:space="preserve">_» января </w:t>
      </w:r>
      <w:r w:rsidRPr="007E550D">
        <w:rPr>
          <w:spacing w:val="2"/>
          <w:sz w:val="28"/>
          <w:szCs w:val="28"/>
          <w:u w:val="single"/>
        </w:rPr>
        <w:t>201</w:t>
      </w:r>
      <w:r>
        <w:rPr>
          <w:spacing w:val="2"/>
          <w:sz w:val="28"/>
          <w:szCs w:val="28"/>
          <w:u w:val="single"/>
        </w:rPr>
        <w:t>9</w:t>
      </w:r>
      <w:r w:rsidRPr="00B27628">
        <w:rPr>
          <w:spacing w:val="2"/>
          <w:sz w:val="28"/>
          <w:szCs w:val="28"/>
        </w:rPr>
        <w:t>__ года по «_</w:t>
      </w:r>
      <w:r>
        <w:rPr>
          <w:spacing w:val="2"/>
          <w:sz w:val="28"/>
          <w:szCs w:val="28"/>
        </w:rPr>
        <w:t>31</w:t>
      </w:r>
      <w:r w:rsidRPr="00B27628">
        <w:rPr>
          <w:spacing w:val="2"/>
          <w:sz w:val="28"/>
          <w:szCs w:val="28"/>
        </w:rPr>
        <w:t>_»___</w:t>
      </w:r>
      <w:r>
        <w:rPr>
          <w:spacing w:val="2"/>
          <w:sz w:val="28"/>
          <w:szCs w:val="28"/>
        </w:rPr>
        <w:t>декабря__ 2019</w:t>
      </w:r>
      <w:r w:rsidRPr="00B27628">
        <w:rPr>
          <w:spacing w:val="2"/>
          <w:sz w:val="28"/>
          <w:szCs w:val="28"/>
        </w:rPr>
        <w:t xml:space="preserve"> года.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27628">
        <w:rPr>
          <w:rFonts w:ascii="Times New Roman" w:hAnsi="Times New Roman" w:cs="Times New Roman"/>
          <w:b/>
          <w:bCs/>
          <w:sz w:val="28"/>
          <w:szCs w:val="28"/>
        </w:rPr>
        <w:t>.2.</w:t>
      </w:r>
      <w:r w:rsidRPr="00B27628">
        <w:rPr>
          <w:rFonts w:ascii="Times New Roman" w:hAnsi="Times New Roman" w:cs="Times New Roman"/>
          <w:sz w:val="28"/>
          <w:szCs w:val="28"/>
        </w:rPr>
        <w:t xml:space="preserve"> Действие настоящего Соглашения может быть прекращено досрочно: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27628">
        <w:rPr>
          <w:rFonts w:ascii="Times New Roman" w:hAnsi="Times New Roman" w:cs="Times New Roman"/>
          <w:b/>
          <w:bCs/>
          <w:sz w:val="28"/>
          <w:szCs w:val="28"/>
        </w:rPr>
        <w:t>.2.1.</w:t>
      </w:r>
      <w:r w:rsidRPr="00B27628">
        <w:rPr>
          <w:rFonts w:ascii="Times New Roman" w:hAnsi="Times New Roman" w:cs="Times New Roman"/>
          <w:sz w:val="28"/>
          <w:szCs w:val="28"/>
        </w:rPr>
        <w:t xml:space="preserve"> По соглашению Сторон.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27628">
        <w:rPr>
          <w:rFonts w:ascii="Times New Roman" w:hAnsi="Times New Roman" w:cs="Times New Roman"/>
          <w:b/>
          <w:bCs/>
          <w:sz w:val="28"/>
          <w:szCs w:val="28"/>
        </w:rPr>
        <w:t>.2.2.</w:t>
      </w:r>
      <w:r w:rsidRPr="00B27628">
        <w:rPr>
          <w:rFonts w:ascii="Times New Roman" w:hAnsi="Times New Roman" w:cs="Times New Roman"/>
          <w:sz w:val="28"/>
          <w:szCs w:val="28"/>
        </w:rPr>
        <w:t xml:space="preserve"> В одностороннем порядке в случае: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628">
        <w:rPr>
          <w:rFonts w:ascii="Times New Roman" w:hAnsi="Times New Roman" w:cs="Times New Roman"/>
          <w:sz w:val="28"/>
          <w:szCs w:val="28"/>
        </w:rPr>
        <w:t>1) изменения действующего законодательства Российской Федерации и (или) з</w:t>
      </w:r>
      <w:r>
        <w:rPr>
          <w:rFonts w:ascii="Times New Roman" w:hAnsi="Times New Roman" w:cs="Times New Roman"/>
          <w:sz w:val="28"/>
          <w:szCs w:val="28"/>
        </w:rPr>
        <w:t>аконодательства Республики Северная Осетия - Алания</w:t>
      </w:r>
      <w:r w:rsidRPr="00B27628">
        <w:rPr>
          <w:rFonts w:ascii="Times New Roman" w:hAnsi="Times New Roman" w:cs="Times New Roman"/>
          <w:sz w:val="28"/>
          <w:szCs w:val="28"/>
        </w:rPr>
        <w:t>;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628">
        <w:rPr>
          <w:rFonts w:ascii="Times New Roman" w:hAnsi="Times New Roman" w:cs="Times New Roman"/>
          <w:sz w:val="28"/>
          <w:szCs w:val="28"/>
        </w:rPr>
        <w:t>2) неисполнения или ненадлежащего исполнения одной из Сторон своих обязательств в соответствии с настоящим Соглашением;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628">
        <w:rPr>
          <w:rFonts w:ascii="Times New Roman" w:hAnsi="Times New Roman" w:cs="Times New Roman"/>
          <w:sz w:val="28"/>
          <w:szCs w:val="28"/>
        </w:rPr>
        <w:t>3) 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поселения самостоятельно.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27628">
        <w:rPr>
          <w:rFonts w:ascii="Times New Roman" w:hAnsi="Times New Roman" w:cs="Times New Roman"/>
          <w:b/>
          <w:bCs/>
          <w:sz w:val="28"/>
          <w:szCs w:val="28"/>
        </w:rPr>
        <w:t>.3.</w:t>
      </w:r>
      <w:r w:rsidRPr="00B27628">
        <w:rPr>
          <w:rFonts w:ascii="Times New Roman" w:hAnsi="Times New Roman" w:cs="Times New Roman"/>
          <w:sz w:val="28"/>
          <w:szCs w:val="28"/>
        </w:rPr>
        <w:t xml:space="preserve"> Уведомление о расторжении настоящего Соглашения в одностороннем порядке направляется второй стороне не менее чем за</w:t>
      </w:r>
      <w:r>
        <w:rPr>
          <w:rFonts w:ascii="Times New Roman" w:hAnsi="Times New Roman" w:cs="Times New Roman"/>
          <w:sz w:val="28"/>
          <w:szCs w:val="28"/>
        </w:rPr>
        <w:t xml:space="preserve"> 1 месяц.</w:t>
      </w:r>
    </w:p>
    <w:p w:rsidR="00DB58ED" w:rsidRPr="00B27628" w:rsidRDefault="00DB58ED" w:rsidP="003E1326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DB58ED" w:rsidRPr="00086CD3" w:rsidRDefault="00DB58ED" w:rsidP="003E1326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Pr="00086CD3">
        <w:rPr>
          <w:b/>
          <w:bCs/>
          <w:color w:val="000000"/>
          <w:sz w:val="28"/>
          <w:szCs w:val="28"/>
        </w:rPr>
        <w:t>. Заключительные положения</w:t>
      </w:r>
    </w:p>
    <w:p w:rsidR="00DB58ED" w:rsidRPr="00086CD3" w:rsidRDefault="00DB58ED" w:rsidP="003E1326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DB58ED" w:rsidRPr="003F5478" w:rsidRDefault="00DB58ED" w:rsidP="003E1326">
      <w:pPr>
        <w:ind w:firstLine="709"/>
        <w:jc w:val="both"/>
        <w:rPr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6</w:t>
      </w:r>
      <w:r w:rsidRPr="003F5478">
        <w:rPr>
          <w:b/>
          <w:bCs/>
          <w:spacing w:val="2"/>
          <w:sz w:val="28"/>
          <w:szCs w:val="28"/>
        </w:rPr>
        <w:t>.1.</w:t>
      </w:r>
      <w:r w:rsidRPr="003F5478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Соглашение вступает в силу с момента его утверждения Решениями представительных органов Муниципального образования и Поселения.</w:t>
      </w:r>
    </w:p>
    <w:p w:rsidR="00DB58ED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6</w:t>
      </w:r>
      <w:r w:rsidRPr="003F5478">
        <w:rPr>
          <w:b/>
          <w:bCs/>
          <w:spacing w:val="2"/>
          <w:sz w:val="28"/>
          <w:szCs w:val="28"/>
        </w:rPr>
        <w:t>.2.</w:t>
      </w:r>
      <w:r w:rsidRPr="003F5478">
        <w:rPr>
          <w:spacing w:val="2"/>
          <w:sz w:val="28"/>
          <w:szCs w:val="28"/>
        </w:rPr>
        <w:t xml:space="preserve"> </w:t>
      </w:r>
      <w:r w:rsidRPr="003F5478">
        <w:rPr>
          <w:sz w:val="28"/>
          <w:szCs w:val="28"/>
        </w:rPr>
        <w:t>Споры, связанные с исполнением настоящего Соглашения, разрешаются путем проведения переговоров или в судебном порядке.</w:t>
      </w:r>
    </w:p>
    <w:p w:rsidR="00DB58ED" w:rsidRPr="003F5478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B58ED" w:rsidRPr="003F5478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6</w:t>
      </w:r>
      <w:r w:rsidRPr="003F5478">
        <w:rPr>
          <w:b/>
          <w:bCs/>
          <w:spacing w:val="-6"/>
          <w:sz w:val="28"/>
          <w:szCs w:val="28"/>
        </w:rPr>
        <w:t>.3.</w:t>
      </w:r>
      <w:r w:rsidRPr="003F5478">
        <w:rPr>
          <w:spacing w:val="-6"/>
          <w:sz w:val="28"/>
          <w:szCs w:val="28"/>
        </w:rPr>
        <w:t xml:space="preserve"> </w:t>
      </w:r>
      <w:r w:rsidRPr="003F5478">
        <w:rPr>
          <w:sz w:val="28"/>
          <w:szCs w:val="28"/>
        </w:rPr>
        <w:t>Внесение изменений и дополнений в настоящее Соглашение осуществляется путем подписания Сторонами дополнительных соглашений, которые являются</w:t>
      </w:r>
      <w:r w:rsidRPr="003F5478">
        <w:rPr>
          <w:spacing w:val="-6"/>
          <w:sz w:val="28"/>
          <w:szCs w:val="28"/>
        </w:rPr>
        <w:t xml:space="preserve"> неотъемлемыми частями настоящего Соглашения с момента их подписания сторонами.</w:t>
      </w:r>
    </w:p>
    <w:p w:rsidR="00DB58ED" w:rsidRPr="003F5478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spacing w:val="11"/>
          <w:sz w:val="28"/>
          <w:szCs w:val="28"/>
        </w:rPr>
        <w:t>6</w:t>
      </w:r>
      <w:r w:rsidRPr="003F5478">
        <w:rPr>
          <w:b/>
          <w:bCs/>
          <w:spacing w:val="11"/>
          <w:sz w:val="28"/>
          <w:szCs w:val="28"/>
        </w:rPr>
        <w:t>.4.</w:t>
      </w:r>
      <w:r w:rsidRPr="003F5478">
        <w:rPr>
          <w:spacing w:val="11"/>
          <w:sz w:val="28"/>
          <w:szCs w:val="28"/>
        </w:rPr>
        <w:t xml:space="preserve"> </w:t>
      </w:r>
      <w:r w:rsidRPr="003F5478">
        <w:rPr>
          <w:sz w:val="28"/>
          <w:szCs w:val="28"/>
        </w:rPr>
        <w:t>По вопросам, не урегулированным настоящим Соглашением, Стороны руководствуются действующим законодательством.</w:t>
      </w:r>
    </w:p>
    <w:p w:rsidR="00DB58ED" w:rsidRPr="003F5478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spacing w:val="11"/>
          <w:sz w:val="28"/>
          <w:szCs w:val="28"/>
        </w:rPr>
        <w:t>6</w:t>
      </w:r>
      <w:r w:rsidRPr="003F5478">
        <w:rPr>
          <w:b/>
          <w:bCs/>
          <w:spacing w:val="11"/>
          <w:sz w:val="28"/>
          <w:szCs w:val="28"/>
        </w:rPr>
        <w:t>.5.</w:t>
      </w:r>
      <w:r w:rsidRPr="003F5478">
        <w:rPr>
          <w:spacing w:val="11"/>
          <w:sz w:val="28"/>
          <w:szCs w:val="28"/>
        </w:rPr>
        <w:t xml:space="preserve"> Настоящее Соглашение составлено в двух экземплярах, </w:t>
      </w:r>
      <w:r w:rsidRPr="003F5478">
        <w:rPr>
          <w:spacing w:val="5"/>
          <w:sz w:val="28"/>
          <w:szCs w:val="28"/>
        </w:rPr>
        <w:t xml:space="preserve">имеющих равную юридическую </w:t>
      </w:r>
      <w:r w:rsidRPr="003F5478">
        <w:rPr>
          <w:spacing w:val="-4"/>
          <w:sz w:val="28"/>
          <w:szCs w:val="28"/>
        </w:rPr>
        <w:t>силу</w:t>
      </w:r>
      <w:r>
        <w:rPr>
          <w:spacing w:val="-4"/>
          <w:sz w:val="28"/>
          <w:szCs w:val="28"/>
        </w:rPr>
        <w:t>,</w:t>
      </w:r>
      <w:r w:rsidRPr="003F5478">
        <w:rPr>
          <w:spacing w:val="11"/>
          <w:sz w:val="28"/>
          <w:szCs w:val="28"/>
        </w:rPr>
        <w:t xml:space="preserve"> по </w:t>
      </w:r>
      <w:r w:rsidRPr="003F5478">
        <w:rPr>
          <w:spacing w:val="5"/>
          <w:sz w:val="28"/>
          <w:szCs w:val="28"/>
        </w:rPr>
        <w:t>одному экземпляру для каждой из Сторон</w:t>
      </w:r>
      <w:r w:rsidRPr="003F5478">
        <w:rPr>
          <w:spacing w:val="-4"/>
          <w:sz w:val="28"/>
          <w:szCs w:val="28"/>
        </w:rPr>
        <w:t>.</w:t>
      </w:r>
    </w:p>
    <w:p w:rsidR="00DB58ED" w:rsidRPr="003F5478" w:rsidRDefault="00DB58ED" w:rsidP="003E1326">
      <w:pPr>
        <w:ind w:firstLine="709"/>
        <w:rPr>
          <w:sz w:val="28"/>
          <w:szCs w:val="28"/>
        </w:rPr>
      </w:pPr>
    </w:p>
    <w:p w:rsidR="00DB58ED" w:rsidRPr="00B83E3E" w:rsidRDefault="00DB58ED" w:rsidP="00B83E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086CD3">
        <w:rPr>
          <w:b/>
          <w:bCs/>
          <w:sz w:val="28"/>
          <w:szCs w:val="28"/>
        </w:rPr>
        <w:t>. Юридические адреса и реквизиты Сторон</w:t>
      </w:r>
    </w:p>
    <w:p w:rsidR="00DB58ED" w:rsidRPr="003028A4" w:rsidRDefault="00DB58ED" w:rsidP="00B83E3E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>Архонское сельское поселение</w:t>
      </w:r>
      <w:r w:rsidRPr="003028A4">
        <w:rPr>
          <w:sz w:val="28"/>
          <w:szCs w:val="28"/>
        </w:rPr>
        <w:tab/>
      </w:r>
      <w:r w:rsidRPr="003028A4">
        <w:rPr>
          <w:sz w:val="28"/>
          <w:szCs w:val="28"/>
        </w:rPr>
        <w:tab/>
        <w:t xml:space="preserve">      Муниципальное образование</w:t>
      </w:r>
    </w:p>
    <w:p w:rsidR="00DB58ED" w:rsidRPr="003028A4" w:rsidRDefault="00DB58ED" w:rsidP="00B83E3E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>Пригородного района РСО-Алания</w:t>
      </w:r>
      <w:r w:rsidRPr="003028A4">
        <w:rPr>
          <w:sz w:val="28"/>
          <w:szCs w:val="28"/>
        </w:rPr>
        <w:tab/>
        <w:t>Пригородный район РСО-Алания</w:t>
      </w:r>
    </w:p>
    <w:p w:rsidR="00DB58ED" w:rsidRDefault="00DB58ED" w:rsidP="00B83E3E">
      <w:pPr>
        <w:ind w:left="5400" w:hanging="5400"/>
        <w:rPr>
          <w:sz w:val="28"/>
          <w:szCs w:val="28"/>
        </w:rPr>
      </w:pPr>
      <w:r>
        <w:rPr>
          <w:sz w:val="28"/>
          <w:szCs w:val="28"/>
        </w:rPr>
        <w:t>363120  РСО-Алания</w:t>
      </w:r>
      <w:r w:rsidRPr="003028A4">
        <w:rPr>
          <w:sz w:val="28"/>
          <w:szCs w:val="28"/>
        </w:rPr>
        <w:t xml:space="preserve">, </w:t>
      </w:r>
    </w:p>
    <w:p w:rsidR="00DB58ED" w:rsidRPr="003028A4" w:rsidRDefault="00DB58ED" w:rsidP="00B83E3E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>Пригородный</w:t>
      </w:r>
      <w:r>
        <w:rPr>
          <w:sz w:val="28"/>
          <w:szCs w:val="28"/>
        </w:rPr>
        <w:t xml:space="preserve"> район  ст.Архонская</w:t>
      </w:r>
      <w:r w:rsidRPr="003028A4">
        <w:rPr>
          <w:sz w:val="28"/>
          <w:szCs w:val="28"/>
        </w:rPr>
        <w:tab/>
        <w:t>363130 с. Октябрьское, Пригородный</w:t>
      </w:r>
      <w:r>
        <w:rPr>
          <w:sz w:val="28"/>
          <w:szCs w:val="28"/>
        </w:rPr>
        <w:t xml:space="preserve">  район</w:t>
      </w:r>
    </w:p>
    <w:p w:rsidR="00DB58ED" w:rsidRDefault="00DB58ED" w:rsidP="00B83E3E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 xml:space="preserve">ул.Крупская, 45   </w:t>
      </w:r>
      <w:r w:rsidRPr="003028A4">
        <w:rPr>
          <w:sz w:val="28"/>
          <w:szCs w:val="28"/>
        </w:rPr>
        <w:tab/>
        <w:t>район ул. П.Тедеева, 129</w:t>
      </w:r>
      <w:r w:rsidRPr="003028A4">
        <w:rPr>
          <w:sz w:val="28"/>
          <w:szCs w:val="28"/>
        </w:rPr>
        <w:tab/>
      </w:r>
    </w:p>
    <w:p w:rsidR="00DB58ED" w:rsidRPr="003028A4" w:rsidRDefault="00DB58ED" w:rsidP="00B83E3E">
      <w:pPr>
        <w:ind w:left="5400" w:hanging="5400"/>
        <w:rPr>
          <w:sz w:val="28"/>
          <w:szCs w:val="28"/>
        </w:rPr>
      </w:pP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>ИНН 1512006825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>КПП 1512001001</w:t>
      </w:r>
    </w:p>
    <w:p w:rsidR="00DB58ED" w:rsidRPr="003028A4" w:rsidRDefault="00DB58ED" w:rsidP="00B83E3E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 xml:space="preserve">Р/СЧ 40101810100000010005                           ИНН 1512004497                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>(УФК по РСО-Алания)</w:t>
      </w:r>
    </w:p>
    <w:p w:rsidR="00DB58ED" w:rsidRPr="003028A4" w:rsidRDefault="00DB58ED" w:rsidP="00B83E3E">
      <w:pPr>
        <w:rPr>
          <w:sz w:val="28"/>
          <w:szCs w:val="28"/>
        </w:rPr>
      </w:pPr>
      <w:r>
        <w:rPr>
          <w:sz w:val="28"/>
          <w:szCs w:val="28"/>
        </w:rPr>
        <w:t>Отделение –НБ РСО-А</w:t>
      </w:r>
      <w:r w:rsidRPr="003028A4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</w:t>
      </w:r>
      <w:r w:rsidRPr="003028A4">
        <w:rPr>
          <w:sz w:val="28"/>
          <w:szCs w:val="28"/>
        </w:rPr>
        <w:t xml:space="preserve">КПП 151201001                          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г. Владикавказ                                                   Р/СЧ. 40204810800000000005                                       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>БИК 049033001                                                 БИК 049033001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                     ИНН 1512004497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                     Банк: ГРКЦ НБ РСО-АЛАНИЯ 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                     г.ВЛАДИКАВКАЗ</w:t>
      </w:r>
    </w:p>
    <w:p w:rsidR="00DB58ED" w:rsidRPr="003028A4" w:rsidRDefault="00DB58ED" w:rsidP="00B83E3E">
      <w:pPr>
        <w:rPr>
          <w:sz w:val="28"/>
          <w:szCs w:val="28"/>
        </w:rPr>
      </w:pP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Глава Архонского                               </w:t>
      </w:r>
      <w:r>
        <w:rPr>
          <w:sz w:val="28"/>
          <w:szCs w:val="28"/>
        </w:rPr>
        <w:t xml:space="preserve">          </w:t>
      </w:r>
      <w:r w:rsidRPr="003028A4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администрации местного                                              </w:t>
      </w:r>
    </w:p>
    <w:p w:rsidR="00DB58ED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сельского поселения                                    </w:t>
      </w:r>
      <w:r>
        <w:rPr>
          <w:sz w:val="28"/>
          <w:szCs w:val="28"/>
        </w:rPr>
        <w:t xml:space="preserve"> самоуправления</w:t>
      </w:r>
      <w:r w:rsidRPr="003028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МО</w:t>
      </w:r>
      <w:r w:rsidRPr="003028A4">
        <w:rPr>
          <w:sz w:val="28"/>
          <w:szCs w:val="28"/>
        </w:rPr>
        <w:t xml:space="preserve">    </w:t>
      </w:r>
    </w:p>
    <w:p w:rsidR="00DB58ED" w:rsidRPr="003028A4" w:rsidRDefault="00DB58ED" w:rsidP="00B83E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Pr="003028A4">
        <w:rPr>
          <w:sz w:val="28"/>
          <w:szCs w:val="28"/>
        </w:rPr>
        <w:t>Пригородный район РСО-А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          </w:t>
      </w:r>
      <w:r w:rsidRPr="003028A4">
        <w:rPr>
          <w:sz w:val="28"/>
          <w:szCs w:val="28"/>
        </w:rPr>
        <w:t xml:space="preserve">                                                                           </w:t>
      </w:r>
    </w:p>
    <w:p w:rsidR="00DB58ED" w:rsidRPr="003028A4" w:rsidRDefault="00DB58ED" w:rsidP="00B83E3E">
      <w:pPr>
        <w:rPr>
          <w:sz w:val="28"/>
          <w:szCs w:val="28"/>
        </w:rPr>
      </w:pPr>
      <w:r>
        <w:rPr>
          <w:sz w:val="28"/>
          <w:szCs w:val="28"/>
        </w:rPr>
        <w:t xml:space="preserve">_____________ЧЕРНИЦКИЙ  С.Ю.              </w:t>
      </w:r>
      <w:r w:rsidRPr="003028A4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  Р.А. ЕСИЕВ</w:t>
      </w:r>
      <w:r w:rsidRPr="003028A4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</w:t>
      </w:r>
      <w:r w:rsidRPr="003028A4">
        <w:rPr>
          <w:sz w:val="28"/>
          <w:szCs w:val="28"/>
        </w:rPr>
        <w:t xml:space="preserve">                 </w:t>
      </w:r>
    </w:p>
    <w:p w:rsidR="00DB58ED" w:rsidRPr="003028A4" w:rsidRDefault="00DB58ED" w:rsidP="00B83E3E">
      <w:pPr>
        <w:rPr>
          <w:sz w:val="28"/>
          <w:szCs w:val="28"/>
        </w:rPr>
      </w:pPr>
    </w:p>
    <w:p w:rsidR="00DB58ED" w:rsidRDefault="00DB58ED" w:rsidP="00B83E3E">
      <w:pPr>
        <w:rPr>
          <w:sz w:val="28"/>
          <w:szCs w:val="28"/>
        </w:rPr>
      </w:pPr>
    </w:p>
    <w:p w:rsidR="00DB58ED" w:rsidRPr="003028A4" w:rsidRDefault="00DB58ED" w:rsidP="00B83E3E">
      <w:pPr>
        <w:rPr>
          <w:sz w:val="28"/>
          <w:szCs w:val="28"/>
        </w:rPr>
      </w:pPr>
      <w:r>
        <w:rPr>
          <w:sz w:val="28"/>
          <w:szCs w:val="28"/>
        </w:rPr>
        <w:t>«28» декабря  2018</w:t>
      </w:r>
      <w:r w:rsidRPr="003028A4">
        <w:rPr>
          <w:sz w:val="28"/>
          <w:szCs w:val="28"/>
        </w:rPr>
        <w:t xml:space="preserve"> г.                </w:t>
      </w:r>
      <w:r>
        <w:rPr>
          <w:sz w:val="28"/>
          <w:szCs w:val="28"/>
        </w:rPr>
        <w:t xml:space="preserve">                          «28» декабря  2018</w:t>
      </w:r>
      <w:r w:rsidRPr="003028A4">
        <w:rPr>
          <w:sz w:val="28"/>
          <w:szCs w:val="28"/>
        </w:rPr>
        <w:t xml:space="preserve"> г.           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</w:t>
      </w:r>
    </w:p>
    <w:p w:rsidR="00DB58ED" w:rsidRDefault="00DB58ED" w:rsidP="003E132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028A4">
        <w:rPr>
          <w:sz w:val="28"/>
          <w:szCs w:val="28"/>
        </w:rPr>
        <w:t xml:space="preserve">     М.П.                                                                        М.П.</w:t>
      </w:r>
    </w:p>
    <w:p w:rsidR="00DB58ED" w:rsidRDefault="00DB58ED" w:rsidP="003E1326">
      <w:pPr>
        <w:rPr>
          <w:sz w:val="28"/>
          <w:szCs w:val="28"/>
        </w:rPr>
      </w:pPr>
    </w:p>
    <w:p w:rsidR="00DB58ED" w:rsidRDefault="00DB58ED" w:rsidP="003E1326">
      <w:pPr>
        <w:rPr>
          <w:sz w:val="28"/>
          <w:szCs w:val="28"/>
        </w:rPr>
      </w:pPr>
    </w:p>
    <w:sectPr w:rsidR="00DB58ED" w:rsidSect="007F79A6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0BE3"/>
    <w:multiLevelType w:val="hybridMultilevel"/>
    <w:tmpl w:val="9B801F36"/>
    <w:lvl w:ilvl="0" w:tplc="38B278B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8657E3D"/>
    <w:multiLevelType w:val="hybridMultilevel"/>
    <w:tmpl w:val="1D967BD6"/>
    <w:lvl w:ilvl="0" w:tplc="D31ECE6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C330791"/>
    <w:multiLevelType w:val="hybridMultilevel"/>
    <w:tmpl w:val="0CE4CD46"/>
    <w:lvl w:ilvl="0" w:tplc="8DD0DD7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26042EBF"/>
    <w:multiLevelType w:val="hybridMultilevel"/>
    <w:tmpl w:val="9E302926"/>
    <w:lvl w:ilvl="0" w:tplc="2E10AB0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2C365474"/>
    <w:multiLevelType w:val="hybridMultilevel"/>
    <w:tmpl w:val="0118618A"/>
    <w:lvl w:ilvl="0" w:tplc="117E5E7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343AAE"/>
    <w:multiLevelType w:val="hybridMultilevel"/>
    <w:tmpl w:val="0118618A"/>
    <w:lvl w:ilvl="0" w:tplc="117E5E7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8F052F"/>
    <w:multiLevelType w:val="hybridMultilevel"/>
    <w:tmpl w:val="56B829D2"/>
    <w:lvl w:ilvl="0" w:tplc="A04860E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62E36F77"/>
    <w:multiLevelType w:val="hybridMultilevel"/>
    <w:tmpl w:val="145C65A4"/>
    <w:lvl w:ilvl="0" w:tplc="C77C8D0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784C5212"/>
    <w:multiLevelType w:val="hybridMultilevel"/>
    <w:tmpl w:val="65947B4E"/>
    <w:lvl w:ilvl="0" w:tplc="244CEC9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7AA6787C"/>
    <w:multiLevelType w:val="hybridMultilevel"/>
    <w:tmpl w:val="47D4F0CE"/>
    <w:lvl w:ilvl="0" w:tplc="674C36D0">
      <w:start w:val="1"/>
      <w:numFmt w:val="decimal"/>
      <w:lvlText w:val="%1."/>
      <w:lvlJc w:val="left"/>
      <w:pPr>
        <w:ind w:left="1050" w:hanging="6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326"/>
    <w:rsid w:val="00000027"/>
    <w:rsid w:val="00000298"/>
    <w:rsid w:val="00000309"/>
    <w:rsid w:val="000004F5"/>
    <w:rsid w:val="000006A6"/>
    <w:rsid w:val="000007FC"/>
    <w:rsid w:val="00000B2D"/>
    <w:rsid w:val="00000C05"/>
    <w:rsid w:val="000011E9"/>
    <w:rsid w:val="00001426"/>
    <w:rsid w:val="00001497"/>
    <w:rsid w:val="00001BC9"/>
    <w:rsid w:val="00001E91"/>
    <w:rsid w:val="00002938"/>
    <w:rsid w:val="00002C81"/>
    <w:rsid w:val="000032E6"/>
    <w:rsid w:val="00003318"/>
    <w:rsid w:val="0000347F"/>
    <w:rsid w:val="000037A4"/>
    <w:rsid w:val="00004130"/>
    <w:rsid w:val="0000477F"/>
    <w:rsid w:val="000049AF"/>
    <w:rsid w:val="00004A6F"/>
    <w:rsid w:val="00005343"/>
    <w:rsid w:val="00005478"/>
    <w:rsid w:val="00005976"/>
    <w:rsid w:val="00005B5A"/>
    <w:rsid w:val="00005DB8"/>
    <w:rsid w:val="00006103"/>
    <w:rsid w:val="00006136"/>
    <w:rsid w:val="00006244"/>
    <w:rsid w:val="00006312"/>
    <w:rsid w:val="0000658A"/>
    <w:rsid w:val="000066A6"/>
    <w:rsid w:val="00006C2D"/>
    <w:rsid w:val="000076C4"/>
    <w:rsid w:val="00007721"/>
    <w:rsid w:val="0000797A"/>
    <w:rsid w:val="00007BDA"/>
    <w:rsid w:val="00007FF6"/>
    <w:rsid w:val="0001000A"/>
    <w:rsid w:val="00010536"/>
    <w:rsid w:val="000106E7"/>
    <w:rsid w:val="00010964"/>
    <w:rsid w:val="00010BF6"/>
    <w:rsid w:val="00010C92"/>
    <w:rsid w:val="00010CCC"/>
    <w:rsid w:val="000115CC"/>
    <w:rsid w:val="00012253"/>
    <w:rsid w:val="000122CD"/>
    <w:rsid w:val="000123FC"/>
    <w:rsid w:val="0001271D"/>
    <w:rsid w:val="00012DAA"/>
    <w:rsid w:val="00013A0D"/>
    <w:rsid w:val="00013FC4"/>
    <w:rsid w:val="00014237"/>
    <w:rsid w:val="000144CC"/>
    <w:rsid w:val="0001497E"/>
    <w:rsid w:val="000149DB"/>
    <w:rsid w:val="00014F4A"/>
    <w:rsid w:val="0001517D"/>
    <w:rsid w:val="00015550"/>
    <w:rsid w:val="000157F7"/>
    <w:rsid w:val="000159F9"/>
    <w:rsid w:val="00015D69"/>
    <w:rsid w:val="00016184"/>
    <w:rsid w:val="000165D1"/>
    <w:rsid w:val="00016D2C"/>
    <w:rsid w:val="000171B7"/>
    <w:rsid w:val="00017336"/>
    <w:rsid w:val="000176BF"/>
    <w:rsid w:val="00017DCD"/>
    <w:rsid w:val="000205F4"/>
    <w:rsid w:val="00020893"/>
    <w:rsid w:val="00020FF6"/>
    <w:rsid w:val="00021112"/>
    <w:rsid w:val="0002152D"/>
    <w:rsid w:val="000215EE"/>
    <w:rsid w:val="00021887"/>
    <w:rsid w:val="000221C1"/>
    <w:rsid w:val="000223EC"/>
    <w:rsid w:val="000224E5"/>
    <w:rsid w:val="00022C14"/>
    <w:rsid w:val="00022C8F"/>
    <w:rsid w:val="00022D23"/>
    <w:rsid w:val="00022E07"/>
    <w:rsid w:val="00022F91"/>
    <w:rsid w:val="00023503"/>
    <w:rsid w:val="00023772"/>
    <w:rsid w:val="0002389F"/>
    <w:rsid w:val="00023A79"/>
    <w:rsid w:val="00023BC1"/>
    <w:rsid w:val="00023CA8"/>
    <w:rsid w:val="00023FBB"/>
    <w:rsid w:val="00024CBF"/>
    <w:rsid w:val="00024FC2"/>
    <w:rsid w:val="0002543B"/>
    <w:rsid w:val="00025728"/>
    <w:rsid w:val="00025A9A"/>
    <w:rsid w:val="00025CBD"/>
    <w:rsid w:val="00025F1A"/>
    <w:rsid w:val="0002617D"/>
    <w:rsid w:val="000267FB"/>
    <w:rsid w:val="00026B70"/>
    <w:rsid w:val="00026BDE"/>
    <w:rsid w:val="00026F47"/>
    <w:rsid w:val="00026F90"/>
    <w:rsid w:val="0002712D"/>
    <w:rsid w:val="000271A5"/>
    <w:rsid w:val="00027663"/>
    <w:rsid w:val="0002795A"/>
    <w:rsid w:val="00027ABB"/>
    <w:rsid w:val="00027B0A"/>
    <w:rsid w:val="00030273"/>
    <w:rsid w:val="000302E6"/>
    <w:rsid w:val="000302F3"/>
    <w:rsid w:val="000308E7"/>
    <w:rsid w:val="00030BB6"/>
    <w:rsid w:val="00030C2F"/>
    <w:rsid w:val="00030FF4"/>
    <w:rsid w:val="00031066"/>
    <w:rsid w:val="000311E7"/>
    <w:rsid w:val="000318C1"/>
    <w:rsid w:val="00031C32"/>
    <w:rsid w:val="0003269E"/>
    <w:rsid w:val="000326FE"/>
    <w:rsid w:val="00032CB7"/>
    <w:rsid w:val="00032EF3"/>
    <w:rsid w:val="00033127"/>
    <w:rsid w:val="00033341"/>
    <w:rsid w:val="00033B22"/>
    <w:rsid w:val="00033D3F"/>
    <w:rsid w:val="00033D77"/>
    <w:rsid w:val="00034339"/>
    <w:rsid w:val="000347BD"/>
    <w:rsid w:val="00034C62"/>
    <w:rsid w:val="00034CEF"/>
    <w:rsid w:val="00034FC7"/>
    <w:rsid w:val="0003567B"/>
    <w:rsid w:val="000356E8"/>
    <w:rsid w:val="000359C3"/>
    <w:rsid w:val="00035B89"/>
    <w:rsid w:val="00035CEF"/>
    <w:rsid w:val="00035D19"/>
    <w:rsid w:val="00035D87"/>
    <w:rsid w:val="00035F23"/>
    <w:rsid w:val="00036492"/>
    <w:rsid w:val="00036688"/>
    <w:rsid w:val="000367EF"/>
    <w:rsid w:val="00036C7C"/>
    <w:rsid w:val="00036F01"/>
    <w:rsid w:val="00037355"/>
    <w:rsid w:val="00037B97"/>
    <w:rsid w:val="00037D75"/>
    <w:rsid w:val="0004021B"/>
    <w:rsid w:val="00040451"/>
    <w:rsid w:val="00040458"/>
    <w:rsid w:val="00040502"/>
    <w:rsid w:val="000405A5"/>
    <w:rsid w:val="0004071C"/>
    <w:rsid w:val="00040C24"/>
    <w:rsid w:val="00041097"/>
    <w:rsid w:val="0004164F"/>
    <w:rsid w:val="000418D1"/>
    <w:rsid w:val="00041937"/>
    <w:rsid w:val="0004193C"/>
    <w:rsid w:val="00041ABC"/>
    <w:rsid w:val="000422C5"/>
    <w:rsid w:val="000423F2"/>
    <w:rsid w:val="0004245E"/>
    <w:rsid w:val="0004272D"/>
    <w:rsid w:val="00043058"/>
    <w:rsid w:val="00043273"/>
    <w:rsid w:val="000434EC"/>
    <w:rsid w:val="00043744"/>
    <w:rsid w:val="0004396D"/>
    <w:rsid w:val="000439AA"/>
    <w:rsid w:val="00043A7F"/>
    <w:rsid w:val="00043C75"/>
    <w:rsid w:val="00043E43"/>
    <w:rsid w:val="000441A7"/>
    <w:rsid w:val="000441E6"/>
    <w:rsid w:val="000446C3"/>
    <w:rsid w:val="000449BA"/>
    <w:rsid w:val="00045215"/>
    <w:rsid w:val="00045322"/>
    <w:rsid w:val="00045471"/>
    <w:rsid w:val="000454CC"/>
    <w:rsid w:val="00046142"/>
    <w:rsid w:val="000462F6"/>
    <w:rsid w:val="0004637D"/>
    <w:rsid w:val="00046F2F"/>
    <w:rsid w:val="00046F62"/>
    <w:rsid w:val="00047166"/>
    <w:rsid w:val="00047C3B"/>
    <w:rsid w:val="00047FCE"/>
    <w:rsid w:val="0005033A"/>
    <w:rsid w:val="00050419"/>
    <w:rsid w:val="00050CC2"/>
    <w:rsid w:val="00050D69"/>
    <w:rsid w:val="00050F56"/>
    <w:rsid w:val="00050FEF"/>
    <w:rsid w:val="000511D7"/>
    <w:rsid w:val="00051E04"/>
    <w:rsid w:val="000524FD"/>
    <w:rsid w:val="0005278D"/>
    <w:rsid w:val="0005284B"/>
    <w:rsid w:val="00052E44"/>
    <w:rsid w:val="00052F4D"/>
    <w:rsid w:val="000533FA"/>
    <w:rsid w:val="0005366F"/>
    <w:rsid w:val="000539E8"/>
    <w:rsid w:val="00053BE8"/>
    <w:rsid w:val="00053E54"/>
    <w:rsid w:val="00053E78"/>
    <w:rsid w:val="000542E7"/>
    <w:rsid w:val="000545FE"/>
    <w:rsid w:val="00054E8D"/>
    <w:rsid w:val="00055CA3"/>
    <w:rsid w:val="0005604F"/>
    <w:rsid w:val="000560A8"/>
    <w:rsid w:val="00056A55"/>
    <w:rsid w:val="000574CA"/>
    <w:rsid w:val="00057943"/>
    <w:rsid w:val="00057B7C"/>
    <w:rsid w:val="00060285"/>
    <w:rsid w:val="0006029F"/>
    <w:rsid w:val="000602F2"/>
    <w:rsid w:val="00060353"/>
    <w:rsid w:val="00060B1A"/>
    <w:rsid w:val="00060BCC"/>
    <w:rsid w:val="00061109"/>
    <w:rsid w:val="00061182"/>
    <w:rsid w:val="00061769"/>
    <w:rsid w:val="00062DCD"/>
    <w:rsid w:val="00063728"/>
    <w:rsid w:val="000637FF"/>
    <w:rsid w:val="00063A3B"/>
    <w:rsid w:val="00063AAA"/>
    <w:rsid w:val="00063C0F"/>
    <w:rsid w:val="00063D42"/>
    <w:rsid w:val="00064230"/>
    <w:rsid w:val="000642B1"/>
    <w:rsid w:val="0006451E"/>
    <w:rsid w:val="000645BC"/>
    <w:rsid w:val="000647BB"/>
    <w:rsid w:val="0006489F"/>
    <w:rsid w:val="00064906"/>
    <w:rsid w:val="00064E38"/>
    <w:rsid w:val="00064FB9"/>
    <w:rsid w:val="00064FE5"/>
    <w:rsid w:val="0006506A"/>
    <w:rsid w:val="000651D4"/>
    <w:rsid w:val="0006592A"/>
    <w:rsid w:val="000659BA"/>
    <w:rsid w:val="00065ECD"/>
    <w:rsid w:val="0006614D"/>
    <w:rsid w:val="0006631D"/>
    <w:rsid w:val="00066508"/>
    <w:rsid w:val="00066570"/>
    <w:rsid w:val="00066605"/>
    <w:rsid w:val="00066707"/>
    <w:rsid w:val="00067DD9"/>
    <w:rsid w:val="00067F41"/>
    <w:rsid w:val="00070680"/>
    <w:rsid w:val="00070FA0"/>
    <w:rsid w:val="0007123D"/>
    <w:rsid w:val="00071345"/>
    <w:rsid w:val="0007135D"/>
    <w:rsid w:val="00071432"/>
    <w:rsid w:val="00071673"/>
    <w:rsid w:val="00071DC3"/>
    <w:rsid w:val="00072FBE"/>
    <w:rsid w:val="000734A9"/>
    <w:rsid w:val="0007363C"/>
    <w:rsid w:val="00073879"/>
    <w:rsid w:val="00073F2E"/>
    <w:rsid w:val="000740FF"/>
    <w:rsid w:val="00074B9F"/>
    <w:rsid w:val="00074BE5"/>
    <w:rsid w:val="00074CA9"/>
    <w:rsid w:val="00074EEE"/>
    <w:rsid w:val="00075089"/>
    <w:rsid w:val="0007526C"/>
    <w:rsid w:val="0007526F"/>
    <w:rsid w:val="00075892"/>
    <w:rsid w:val="00075AAB"/>
    <w:rsid w:val="00075B65"/>
    <w:rsid w:val="00075DEC"/>
    <w:rsid w:val="000760ED"/>
    <w:rsid w:val="0007642E"/>
    <w:rsid w:val="00076A2B"/>
    <w:rsid w:val="00076AB7"/>
    <w:rsid w:val="00076D0A"/>
    <w:rsid w:val="000770E0"/>
    <w:rsid w:val="0007766D"/>
    <w:rsid w:val="000778EA"/>
    <w:rsid w:val="00077AE9"/>
    <w:rsid w:val="0008061B"/>
    <w:rsid w:val="0008098A"/>
    <w:rsid w:val="00080D08"/>
    <w:rsid w:val="0008112B"/>
    <w:rsid w:val="000812C0"/>
    <w:rsid w:val="0008146E"/>
    <w:rsid w:val="00081998"/>
    <w:rsid w:val="00081E1D"/>
    <w:rsid w:val="00081E1F"/>
    <w:rsid w:val="0008226A"/>
    <w:rsid w:val="000826CC"/>
    <w:rsid w:val="00082E4D"/>
    <w:rsid w:val="000832F7"/>
    <w:rsid w:val="0008337F"/>
    <w:rsid w:val="000836D6"/>
    <w:rsid w:val="0008407B"/>
    <w:rsid w:val="00084249"/>
    <w:rsid w:val="00084320"/>
    <w:rsid w:val="000847AD"/>
    <w:rsid w:val="00084964"/>
    <w:rsid w:val="00084AD7"/>
    <w:rsid w:val="00084B83"/>
    <w:rsid w:val="00084C95"/>
    <w:rsid w:val="00084E14"/>
    <w:rsid w:val="00084E92"/>
    <w:rsid w:val="00084EAE"/>
    <w:rsid w:val="00084ED8"/>
    <w:rsid w:val="000850AA"/>
    <w:rsid w:val="000851AF"/>
    <w:rsid w:val="00085363"/>
    <w:rsid w:val="00085AE9"/>
    <w:rsid w:val="00085CA4"/>
    <w:rsid w:val="0008660D"/>
    <w:rsid w:val="00086AF9"/>
    <w:rsid w:val="00086B10"/>
    <w:rsid w:val="00086CD3"/>
    <w:rsid w:val="00086DA7"/>
    <w:rsid w:val="0008701B"/>
    <w:rsid w:val="000875EC"/>
    <w:rsid w:val="000876E5"/>
    <w:rsid w:val="00087C36"/>
    <w:rsid w:val="00087CE6"/>
    <w:rsid w:val="00087D67"/>
    <w:rsid w:val="0009021D"/>
    <w:rsid w:val="000904C1"/>
    <w:rsid w:val="00090762"/>
    <w:rsid w:val="00090CAA"/>
    <w:rsid w:val="00091C43"/>
    <w:rsid w:val="00091CA6"/>
    <w:rsid w:val="00091CEB"/>
    <w:rsid w:val="00092442"/>
    <w:rsid w:val="00092447"/>
    <w:rsid w:val="00092655"/>
    <w:rsid w:val="0009353B"/>
    <w:rsid w:val="0009375C"/>
    <w:rsid w:val="00093777"/>
    <w:rsid w:val="00093C91"/>
    <w:rsid w:val="00093DFC"/>
    <w:rsid w:val="00094008"/>
    <w:rsid w:val="00094066"/>
    <w:rsid w:val="0009444F"/>
    <w:rsid w:val="00094DD9"/>
    <w:rsid w:val="00094E8F"/>
    <w:rsid w:val="00095C5E"/>
    <w:rsid w:val="00095C67"/>
    <w:rsid w:val="00095C78"/>
    <w:rsid w:val="00096280"/>
    <w:rsid w:val="00096302"/>
    <w:rsid w:val="000964BD"/>
    <w:rsid w:val="000966BE"/>
    <w:rsid w:val="00096D9F"/>
    <w:rsid w:val="000973BF"/>
    <w:rsid w:val="0009770A"/>
    <w:rsid w:val="00097976"/>
    <w:rsid w:val="000A00F1"/>
    <w:rsid w:val="000A0332"/>
    <w:rsid w:val="000A035F"/>
    <w:rsid w:val="000A060A"/>
    <w:rsid w:val="000A0D50"/>
    <w:rsid w:val="000A0D73"/>
    <w:rsid w:val="000A0DA2"/>
    <w:rsid w:val="000A0F1E"/>
    <w:rsid w:val="000A11DA"/>
    <w:rsid w:val="000A125B"/>
    <w:rsid w:val="000A14E1"/>
    <w:rsid w:val="000A1661"/>
    <w:rsid w:val="000A1D4B"/>
    <w:rsid w:val="000A1E7C"/>
    <w:rsid w:val="000A2108"/>
    <w:rsid w:val="000A234B"/>
    <w:rsid w:val="000A2E44"/>
    <w:rsid w:val="000A2F4A"/>
    <w:rsid w:val="000A3A12"/>
    <w:rsid w:val="000A4386"/>
    <w:rsid w:val="000A4DF6"/>
    <w:rsid w:val="000A4F2A"/>
    <w:rsid w:val="000A525B"/>
    <w:rsid w:val="000A5694"/>
    <w:rsid w:val="000A56AD"/>
    <w:rsid w:val="000A57AD"/>
    <w:rsid w:val="000A59AD"/>
    <w:rsid w:val="000A5D0F"/>
    <w:rsid w:val="000A5FA4"/>
    <w:rsid w:val="000A6141"/>
    <w:rsid w:val="000A6476"/>
    <w:rsid w:val="000A6D46"/>
    <w:rsid w:val="000A6D4F"/>
    <w:rsid w:val="000A77EA"/>
    <w:rsid w:val="000A789F"/>
    <w:rsid w:val="000A79E2"/>
    <w:rsid w:val="000A7E17"/>
    <w:rsid w:val="000B0392"/>
    <w:rsid w:val="000B10E9"/>
    <w:rsid w:val="000B11D5"/>
    <w:rsid w:val="000B139C"/>
    <w:rsid w:val="000B14F9"/>
    <w:rsid w:val="000B1591"/>
    <w:rsid w:val="000B1996"/>
    <w:rsid w:val="000B35F5"/>
    <w:rsid w:val="000B36DC"/>
    <w:rsid w:val="000B37E1"/>
    <w:rsid w:val="000B398E"/>
    <w:rsid w:val="000B4488"/>
    <w:rsid w:val="000B44C9"/>
    <w:rsid w:val="000B4691"/>
    <w:rsid w:val="000B489B"/>
    <w:rsid w:val="000B48C0"/>
    <w:rsid w:val="000B4913"/>
    <w:rsid w:val="000B4F70"/>
    <w:rsid w:val="000B5105"/>
    <w:rsid w:val="000B513D"/>
    <w:rsid w:val="000B514A"/>
    <w:rsid w:val="000B578F"/>
    <w:rsid w:val="000B5920"/>
    <w:rsid w:val="000B5FC1"/>
    <w:rsid w:val="000B6259"/>
    <w:rsid w:val="000B64A5"/>
    <w:rsid w:val="000B6A26"/>
    <w:rsid w:val="000B6D4A"/>
    <w:rsid w:val="000B7162"/>
    <w:rsid w:val="000B767D"/>
    <w:rsid w:val="000B7706"/>
    <w:rsid w:val="000B7A42"/>
    <w:rsid w:val="000C04D2"/>
    <w:rsid w:val="000C0846"/>
    <w:rsid w:val="000C0932"/>
    <w:rsid w:val="000C09C4"/>
    <w:rsid w:val="000C16BE"/>
    <w:rsid w:val="000C1B20"/>
    <w:rsid w:val="000C219D"/>
    <w:rsid w:val="000C2503"/>
    <w:rsid w:val="000C2BA4"/>
    <w:rsid w:val="000C2F06"/>
    <w:rsid w:val="000C3540"/>
    <w:rsid w:val="000C354C"/>
    <w:rsid w:val="000C38D0"/>
    <w:rsid w:val="000C3919"/>
    <w:rsid w:val="000C3C79"/>
    <w:rsid w:val="000C3CF3"/>
    <w:rsid w:val="000C4201"/>
    <w:rsid w:val="000C4BF2"/>
    <w:rsid w:val="000C4BFC"/>
    <w:rsid w:val="000C4C59"/>
    <w:rsid w:val="000C501E"/>
    <w:rsid w:val="000C524D"/>
    <w:rsid w:val="000C52B8"/>
    <w:rsid w:val="000C5DCE"/>
    <w:rsid w:val="000C61C3"/>
    <w:rsid w:val="000C632D"/>
    <w:rsid w:val="000C65CE"/>
    <w:rsid w:val="000C6650"/>
    <w:rsid w:val="000C700A"/>
    <w:rsid w:val="000C7485"/>
    <w:rsid w:val="000C7728"/>
    <w:rsid w:val="000C78D7"/>
    <w:rsid w:val="000D01B9"/>
    <w:rsid w:val="000D0337"/>
    <w:rsid w:val="000D0AE0"/>
    <w:rsid w:val="000D0B57"/>
    <w:rsid w:val="000D0B93"/>
    <w:rsid w:val="000D0DFF"/>
    <w:rsid w:val="000D0EF8"/>
    <w:rsid w:val="000D10B2"/>
    <w:rsid w:val="000D174F"/>
    <w:rsid w:val="000D20A5"/>
    <w:rsid w:val="000D239A"/>
    <w:rsid w:val="000D2C77"/>
    <w:rsid w:val="000D3097"/>
    <w:rsid w:val="000D3098"/>
    <w:rsid w:val="000D3658"/>
    <w:rsid w:val="000D3A4A"/>
    <w:rsid w:val="000D3AC7"/>
    <w:rsid w:val="000D40A4"/>
    <w:rsid w:val="000D4643"/>
    <w:rsid w:val="000D472A"/>
    <w:rsid w:val="000D49E3"/>
    <w:rsid w:val="000D4C09"/>
    <w:rsid w:val="000D4C88"/>
    <w:rsid w:val="000D4FBD"/>
    <w:rsid w:val="000D508D"/>
    <w:rsid w:val="000D5226"/>
    <w:rsid w:val="000D5515"/>
    <w:rsid w:val="000D5663"/>
    <w:rsid w:val="000D5BBE"/>
    <w:rsid w:val="000D5E18"/>
    <w:rsid w:val="000D6785"/>
    <w:rsid w:val="000D6848"/>
    <w:rsid w:val="000D68E4"/>
    <w:rsid w:val="000D6B33"/>
    <w:rsid w:val="000D6D17"/>
    <w:rsid w:val="000D71EB"/>
    <w:rsid w:val="000D765B"/>
    <w:rsid w:val="000D77FA"/>
    <w:rsid w:val="000D7949"/>
    <w:rsid w:val="000D7A1E"/>
    <w:rsid w:val="000D7D54"/>
    <w:rsid w:val="000D7F4A"/>
    <w:rsid w:val="000E040E"/>
    <w:rsid w:val="000E043F"/>
    <w:rsid w:val="000E04CD"/>
    <w:rsid w:val="000E0550"/>
    <w:rsid w:val="000E0981"/>
    <w:rsid w:val="000E0BC7"/>
    <w:rsid w:val="000E153A"/>
    <w:rsid w:val="000E185C"/>
    <w:rsid w:val="000E19A5"/>
    <w:rsid w:val="000E1B52"/>
    <w:rsid w:val="000E1F9D"/>
    <w:rsid w:val="000E25F0"/>
    <w:rsid w:val="000E27B3"/>
    <w:rsid w:val="000E27D9"/>
    <w:rsid w:val="000E29CC"/>
    <w:rsid w:val="000E2DF3"/>
    <w:rsid w:val="000E2E0E"/>
    <w:rsid w:val="000E3084"/>
    <w:rsid w:val="000E312D"/>
    <w:rsid w:val="000E36EE"/>
    <w:rsid w:val="000E3971"/>
    <w:rsid w:val="000E3D23"/>
    <w:rsid w:val="000E3EE1"/>
    <w:rsid w:val="000E444E"/>
    <w:rsid w:val="000E490A"/>
    <w:rsid w:val="000E4B6D"/>
    <w:rsid w:val="000E4B71"/>
    <w:rsid w:val="000E4D65"/>
    <w:rsid w:val="000E565C"/>
    <w:rsid w:val="000E574D"/>
    <w:rsid w:val="000E57D0"/>
    <w:rsid w:val="000E5B68"/>
    <w:rsid w:val="000E5CDB"/>
    <w:rsid w:val="000E639B"/>
    <w:rsid w:val="000E66E0"/>
    <w:rsid w:val="000E7144"/>
    <w:rsid w:val="000E728C"/>
    <w:rsid w:val="000E72FB"/>
    <w:rsid w:val="000E732C"/>
    <w:rsid w:val="000E7479"/>
    <w:rsid w:val="000E7628"/>
    <w:rsid w:val="000E7A0F"/>
    <w:rsid w:val="000E7AE7"/>
    <w:rsid w:val="000E7BA4"/>
    <w:rsid w:val="000E7CFB"/>
    <w:rsid w:val="000F052A"/>
    <w:rsid w:val="000F0920"/>
    <w:rsid w:val="000F0C31"/>
    <w:rsid w:val="000F1074"/>
    <w:rsid w:val="000F18A0"/>
    <w:rsid w:val="000F1E1F"/>
    <w:rsid w:val="000F2534"/>
    <w:rsid w:val="000F2849"/>
    <w:rsid w:val="000F285E"/>
    <w:rsid w:val="000F285F"/>
    <w:rsid w:val="000F2953"/>
    <w:rsid w:val="000F2ABD"/>
    <w:rsid w:val="000F2DC0"/>
    <w:rsid w:val="000F2E3D"/>
    <w:rsid w:val="000F2E3F"/>
    <w:rsid w:val="000F2FDA"/>
    <w:rsid w:val="000F3830"/>
    <w:rsid w:val="000F38C5"/>
    <w:rsid w:val="000F3D06"/>
    <w:rsid w:val="000F3E0E"/>
    <w:rsid w:val="000F3E36"/>
    <w:rsid w:val="000F4926"/>
    <w:rsid w:val="000F49F0"/>
    <w:rsid w:val="000F50A3"/>
    <w:rsid w:val="000F50E8"/>
    <w:rsid w:val="000F5104"/>
    <w:rsid w:val="000F534C"/>
    <w:rsid w:val="000F5A77"/>
    <w:rsid w:val="000F5C3B"/>
    <w:rsid w:val="000F5DCB"/>
    <w:rsid w:val="000F6163"/>
    <w:rsid w:val="000F6A93"/>
    <w:rsid w:val="000F6CFE"/>
    <w:rsid w:val="000F6D27"/>
    <w:rsid w:val="000F6DAE"/>
    <w:rsid w:val="000F6F2A"/>
    <w:rsid w:val="000F7563"/>
    <w:rsid w:val="000F7765"/>
    <w:rsid w:val="000F7F57"/>
    <w:rsid w:val="000F7F75"/>
    <w:rsid w:val="0010003D"/>
    <w:rsid w:val="00100522"/>
    <w:rsid w:val="001005FA"/>
    <w:rsid w:val="001008FD"/>
    <w:rsid w:val="00100972"/>
    <w:rsid w:val="001009F8"/>
    <w:rsid w:val="00100EEA"/>
    <w:rsid w:val="00101334"/>
    <w:rsid w:val="0010134F"/>
    <w:rsid w:val="0010152A"/>
    <w:rsid w:val="001017CC"/>
    <w:rsid w:val="0010187B"/>
    <w:rsid w:val="00101B5F"/>
    <w:rsid w:val="001020F5"/>
    <w:rsid w:val="001021D8"/>
    <w:rsid w:val="00102287"/>
    <w:rsid w:val="001023F2"/>
    <w:rsid w:val="001029D3"/>
    <w:rsid w:val="00102A06"/>
    <w:rsid w:val="00102C99"/>
    <w:rsid w:val="00103AAA"/>
    <w:rsid w:val="00103C2C"/>
    <w:rsid w:val="00103CC0"/>
    <w:rsid w:val="001041E2"/>
    <w:rsid w:val="00104231"/>
    <w:rsid w:val="00104449"/>
    <w:rsid w:val="0010463C"/>
    <w:rsid w:val="00104728"/>
    <w:rsid w:val="00104A57"/>
    <w:rsid w:val="00104B02"/>
    <w:rsid w:val="00104B61"/>
    <w:rsid w:val="00104EC6"/>
    <w:rsid w:val="00104F99"/>
    <w:rsid w:val="00105033"/>
    <w:rsid w:val="001053FC"/>
    <w:rsid w:val="001055B8"/>
    <w:rsid w:val="001059C6"/>
    <w:rsid w:val="001059FA"/>
    <w:rsid w:val="00105C73"/>
    <w:rsid w:val="00105EBA"/>
    <w:rsid w:val="00106019"/>
    <w:rsid w:val="00106346"/>
    <w:rsid w:val="001066F8"/>
    <w:rsid w:val="00106822"/>
    <w:rsid w:val="001068DB"/>
    <w:rsid w:val="00106993"/>
    <w:rsid w:val="00107435"/>
    <w:rsid w:val="00107ADA"/>
    <w:rsid w:val="00107CEB"/>
    <w:rsid w:val="00107D12"/>
    <w:rsid w:val="00107F86"/>
    <w:rsid w:val="0011011A"/>
    <w:rsid w:val="00110492"/>
    <w:rsid w:val="00110E47"/>
    <w:rsid w:val="0011101B"/>
    <w:rsid w:val="001113EC"/>
    <w:rsid w:val="00111441"/>
    <w:rsid w:val="001116D2"/>
    <w:rsid w:val="00111707"/>
    <w:rsid w:val="00111A49"/>
    <w:rsid w:val="00111AAC"/>
    <w:rsid w:val="00111EB8"/>
    <w:rsid w:val="00112AF1"/>
    <w:rsid w:val="00112F15"/>
    <w:rsid w:val="001132D4"/>
    <w:rsid w:val="00113899"/>
    <w:rsid w:val="00113BEF"/>
    <w:rsid w:val="00113E37"/>
    <w:rsid w:val="00113ED4"/>
    <w:rsid w:val="00113F42"/>
    <w:rsid w:val="001140E9"/>
    <w:rsid w:val="001146FD"/>
    <w:rsid w:val="001147DA"/>
    <w:rsid w:val="001148B2"/>
    <w:rsid w:val="0011525D"/>
    <w:rsid w:val="0011591F"/>
    <w:rsid w:val="0011617E"/>
    <w:rsid w:val="00116355"/>
    <w:rsid w:val="001168A9"/>
    <w:rsid w:val="00116CB5"/>
    <w:rsid w:val="00116CCA"/>
    <w:rsid w:val="00116D6E"/>
    <w:rsid w:val="00117964"/>
    <w:rsid w:val="00117F4F"/>
    <w:rsid w:val="00117F88"/>
    <w:rsid w:val="0012015A"/>
    <w:rsid w:val="00120180"/>
    <w:rsid w:val="0012040F"/>
    <w:rsid w:val="00120488"/>
    <w:rsid w:val="001207F4"/>
    <w:rsid w:val="0012097B"/>
    <w:rsid w:val="00120D56"/>
    <w:rsid w:val="00121390"/>
    <w:rsid w:val="00121465"/>
    <w:rsid w:val="00121657"/>
    <w:rsid w:val="001216C5"/>
    <w:rsid w:val="00121A5B"/>
    <w:rsid w:val="00121E9D"/>
    <w:rsid w:val="00121F19"/>
    <w:rsid w:val="00122272"/>
    <w:rsid w:val="00122734"/>
    <w:rsid w:val="00122D5C"/>
    <w:rsid w:val="00122EB7"/>
    <w:rsid w:val="00122F77"/>
    <w:rsid w:val="001231C8"/>
    <w:rsid w:val="00123926"/>
    <w:rsid w:val="0012392B"/>
    <w:rsid w:val="00123DFE"/>
    <w:rsid w:val="00124C15"/>
    <w:rsid w:val="00125105"/>
    <w:rsid w:val="001253AA"/>
    <w:rsid w:val="00125929"/>
    <w:rsid w:val="001261F7"/>
    <w:rsid w:val="00126230"/>
    <w:rsid w:val="0012697F"/>
    <w:rsid w:val="00126E69"/>
    <w:rsid w:val="00127209"/>
    <w:rsid w:val="001276C8"/>
    <w:rsid w:val="001279EB"/>
    <w:rsid w:val="00127A53"/>
    <w:rsid w:val="00127B62"/>
    <w:rsid w:val="00127B69"/>
    <w:rsid w:val="00127D64"/>
    <w:rsid w:val="00127EB1"/>
    <w:rsid w:val="00130080"/>
    <w:rsid w:val="00130093"/>
    <w:rsid w:val="001301F4"/>
    <w:rsid w:val="001304CA"/>
    <w:rsid w:val="001306CF"/>
    <w:rsid w:val="001309A2"/>
    <w:rsid w:val="00130E94"/>
    <w:rsid w:val="00131053"/>
    <w:rsid w:val="0013136D"/>
    <w:rsid w:val="00131B8A"/>
    <w:rsid w:val="00131EBD"/>
    <w:rsid w:val="00132145"/>
    <w:rsid w:val="0013214B"/>
    <w:rsid w:val="0013225B"/>
    <w:rsid w:val="0013244E"/>
    <w:rsid w:val="001329BD"/>
    <w:rsid w:val="00132FDF"/>
    <w:rsid w:val="0013347A"/>
    <w:rsid w:val="00133502"/>
    <w:rsid w:val="0013356A"/>
    <w:rsid w:val="0013382A"/>
    <w:rsid w:val="0013388F"/>
    <w:rsid w:val="00133B04"/>
    <w:rsid w:val="001341BC"/>
    <w:rsid w:val="0013472C"/>
    <w:rsid w:val="001347D4"/>
    <w:rsid w:val="00135057"/>
    <w:rsid w:val="001352BF"/>
    <w:rsid w:val="00135374"/>
    <w:rsid w:val="00135592"/>
    <w:rsid w:val="00135FB7"/>
    <w:rsid w:val="001365EA"/>
    <w:rsid w:val="001372A2"/>
    <w:rsid w:val="0013735E"/>
    <w:rsid w:val="0013744D"/>
    <w:rsid w:val="00137586"/>
    <w:rsid w:val="001375C5"/>
    <w:rsid w:val="00137AE6"/>
    <w:rsid w:val="001404EF"/>
    <w:rsid w:val="001405CC"/>
    <w:rsid w:val="00140651"/>
    <w:rsid w:val="00140A7A"/>
    <w:rsid w:val="00140B05"/>
    <w:rsid w:val="00140D21"/>
    <w:rsid w:val="00140D94"/>
    <w:rsid w:val="001411E8"/>
    <w:rsid w:val="00141324"/>
    <w:rsid w:val="00141782"/>
    <w:rsid w:val="0014198D"/>
    <w:rsid w:val="001419D8"/>
    <w:rsid w:val="00141A0E"/>
    <w:rsid w:val="00141C10"/>
    <w:rsid w:val="001429BB"/>
    <w:rsid w:val="0014306D"/>
    <w:rsid w:val="001431A7"/>
    <w:rsid w:val="001431B7"/>
    <w:rsid w:val="0014334C"/>
    <w:rsid w:val="00143ACE"/>
    <w:rsid w:val="00143D41"/>
    <w:rsid w:val="00143E4C"/>
    <w:rsid w:val="001440F2"/>
    <w:rsid w:val="001446E1"/>
    <w:rsid w:val="0014483F"/>
    <w:rsid w:val="00144B1E"/>
    <w:rsid w:val="00144C3D"/>
    <w:rsid w:val="00144FB5"/>
    <w:rsid w:val="001451C6"/>
    <w:rsid w:val="00145334"/>
    <w:rsid w:val="001453A6"/>
    <w:rsid w:val="001455BA"/>
    <w:rsid w:val="00145B48"/>
    <w:rsid w:val="00146310"/>
    <w:rsid w:val="001464B9"/>
    <w:rsid w:val="00146695"/>
    <w:rsid w:val="00146719"/>
    <w:rsid w:val="00146CA4"/>
    <w:rsid w:val="00146FC4"/>
    <w:rsid w:val="001476A6"/>
    <w:rsid w:val="00147AC6"/>
    <w:rsid w:val="00147FB1"/>
    <w:rsid w:val="001500E0"/>
    <w:rsid w:val="0015011B"/>
    <w:rsid w:val="0015017E"/>
    <w:rsid w:val="00150DE7"/>
    <w:rsid w:val="00150F03"/>
    <w:rsid w:val="00151151"/>
    <w:rsid w:val="001511E9"/>
    <w:rsid w:val="00151627"/>
    <w:rsid w:val="00151D51"/>
    <w:rsid w:val="00152C59"/>
    <w:rsid w:val="00152D8D"/>
    <w:rsid w:val="00153098"/>
    <w:rsid w:val="0015351E"/>
    <w:rsid w:val="001536A3"/>
    <w:rsid w:val="0015397C"/>
    <w:rsid w:val="00153995"/>
    <w:rsid w:val="00153B01"/>
    <w:rsid w:val="00153B4E"/>
    <w:rsid w:val="00153BBC"/>
    <w:rsid w:val="00153E61"/>
    <w:rsid w:val="00153EBC"/>
    <w:rsid w:val="00154686"/>
    <w:rsid w:val="00154998"/>
    <w:rsid w:val="0015542A"/>
    <w:rsid w:val="0015560D"/>
    <w:rsid w:val="0015574B"/>
    <w:rsid w:val="00155763"/>
    <w:rsid w:val="00155C6A"/>
    <w:rsid w:val="00155D39"/>
    <w:rsid w:val="00155E6C"/>
    <w:rsid w:val="0015617C"/>
    <w:rsid w:val="001562F5"/>
    <w:rsid w:val="00156455"/>
    <w:rsid w:val="00156922"/>
    <w:rsid w:val="00157003"/>
    <w:rsid w:val="0015788B"/>
    <w:rsid w:val="0015790D"/>
    <w:rsid w:val="00157C67"/>
    <w:rsid w:val="00157D72"/>
    <w:rsid w:val="00157F20"/>
    <w:rsid w:val="00160809"/>
    <w:rsid w:val="00161556"/>
    <w:rsid w:val="0016168C"/>
    <w:rsid w:val="001618C5"/>
    <w:rsid w:val="00161B8A"/>
    <w:rsid w:val="00161D56"/>
    <w:rsid w:val="00161EA6"/>
    <w:rsid w:val="00162418"/>
    <w:rsid w:val="00162599"/>
    <w:rsid w:val="001629DD"/>
    <w:rsid w:val="00162D84"/>
    <w:rsid w:val="00162E69"/>
    <w:rsid w:val="00162F26"/>
    <w:rsid w:val="001633F7"/>
    <w:rsid w:val="0016353B"/>
    <w:rsid w:val="001636CC"/>
    <w:rsid w:val="001637A9"/>
    <w:rsid w:val="00163914"/>
    <w:rsid w:val="00163F2C"/>
    <w:rsid w:val="001644D4"/>
    <w:rsid w:val="00164A70"/>
    <w:rsid w:val="00164CBB"/>
    <w:rsid w:val="00164D77"/>
    <w:rsid w:val="0016541F"/>
    <w:rsid w:val="0016574D"/>
    <w:rsid w:val="001657D9"/>
    <w:rsid w:val="00165B70"/>
    <w:rsid w:val="001662BC"/>
    <w:rsid w:val="00166491"/>
    <w:rsid w:val="0016669E"/>
    <w:rsid w:val="00166B39"/>
    <w:rsid w:val="001671F3"/>
    <w:rsid w:val="001672F5"/>
    <w:rsid w:val="001674C5"/>
    <w:rsid w:val="00167600"/>
    <w:rsid w:val="001677EC"/>
    <w:rsid w:val="00167860"/>
    <w:rsid w:val="00167A1D"/>
    <w:rsid w:val="001704D6"/>
    <w:rsid w:val="00170621"/>
    <w:rsid w:val="00170735"/>
    <w:rsid w:val="00170952"/>
    <w:rsid w:val="00170D73"/>
    <w:rsid w:val="00170DFA"/>
    <w:rsid w:val="00171179"/>
    <w:rsid w:val="00171449"/>
    <w:rsid w:val="00171489"/>
    <w:rsid w:val="00171666"/>
    <w:rsid w:val="00171835"/>
    <w:rsid w:val="00171AA2"/>
    <w:rsid w:val="00172541"/>
    <w:rsid w:val="001726ED"/>
    <w:rsid w:val="00172863"/>
    <w:rsid w:val="001729ED"/>
    <w:rsid w:val="00172CE3"/>
    <w:rsid w:val="0017359F"/>
    <w:rsid w:val="00173D47"/>
    <w:rsid w:val="00174596"/>
    <w:rsid w:val="001748F5"/>
    <w:rsid w:val="00174A1E"/>
    <w:rsid w:val="00174EAE"/>
    <w:rsid w:val="00174EB4"/>
    <w:rsid w:val="0017585F"/>
    <w:rsid w:val="00176002"/>
    <w:rsid w:val="00176047"/>
    <w:rsid w:val="001764E9"/>
    <w:rsid w:val="001765FF"/>
    <w:rsid w:val="001767CB"/>
    <w:rsid w:val="001767E4"/>
    <w:rsid w:val="0017699A"/>
    <w:rsid w:val="00176B60"/>
    <w:rsid w:val="00176F9D"/>
    <w:rsid w:val="0017741F"/>
    <w:rsid w:val="001775F1"/>
    <w:rsid w:val="00177BFB"/>
    <w:rsid w:val="00177D04"/>
    <w:rsid w:val="00177F25"/>
    <w:rsid w:val="001800F3"/>
    <w:rsid w:val="0018012B"/>
    <w:rsid w:val="001803FB"/>
    <w:rsid w:val="001805FA"/>
    <w:rsid w:val="00180633"/>
    <w:rsid w:val="00180783"/>
    <w:rsid w:val="00180834"/>
    <w:rsid w:val="001808AD"/>
    <w:rsid w:val="00180BD9"/>
    <w:rsid w:val="00180CE1"/>
    <w:rsid w:val="001815CD"/>
    <w:rsid w:val="00181785"/>
    <w:rsid w:val="00181902"/>
    <w:rsid w:val="00181B1D"/>
    <w:rsid w:val="00181CA9"/>
    <w:rsid w:val="00181CAE"/>
    <w:rsid w:val="00181D88"/>
    <w:rsid w:val="00182190"/>
    <w:rsid w:val="00182781"/>
    <w:rsid w:val="001829B9"/>
    <w:rsid w:val="00182CBC"/>
    <w:rsid w:val="00182D40"/>
    <w:rsid w:val="00182F32"/>
    <w:rsid w:val="00183E19"/>
    <w:rsid w:val="00183F80"/>
    <w:rsid w:val="00184076"/>
    <w:rsid w:val="00184494"/>
    <w:rsid w:val="0018467C"/>
    <w:rsid w:val="00185383"/>
    <w:rsid w:val="0018604D"/>
    <w:rsid w:val="0018637C"/>
    <w:rsid w:val="001864F5"/>
    <w:rsid w:val="00186540"/>
    <w:rsid w:val="0018678F"/>
    <w:rsid w:val="001867D3"/>
    <w:rsid w:val="001871F2"/>
    <w:rsid w:val="00187DAF"/>
    <w:rsid w:val="00187E40"/>
    <w:rsid w:val="001904E5"/>
    <w:rsid w:val="0019056D"/>
    <w:rsid w:val="00190A0D"/>
    <w:rsid w:val="00190BF3"/>
    <w:rsid w:val="00191362"/>
    <w:rsid w:val="0019163C"/>
    <w:rsid w:val="00191A7D"/>
    <w:rsid w:val="00191B27"/>
    <w:rsid w:val="0019205F"/>
    <w:rsid w:val="001920F7"/>
    <w:rsid w:val="0019223F"/>
    <w:rsid w:val="00192435"/>
    <w:rsid w:val="001924C6"/>
    <w:rsid w:val="00192CF7"/>
    <w:rsid w:val="00192E41"/>
    <w:rsid w:val="00192F5F"/>
    <w:rsid w:val="001933C0"/>
    <w:rsid w:val="00193814"/>
    <w:rsid w:val="00193829"/>
    <w:rsid w:val="00193A28"/>
    <w:rsid w:val="00193C9C"/>
    <w:rsid w:val="00193D86"/>
    <w:rsid w:val="00194356"/>
    <w:rsid w:val="001943B3"/>
    <w:rsid w:val="0019478A"/>
    <w:rsid w:val="00194C70"/>
    <w:rsid w:val="00194E23"/>
    <w:rsid w:val="0019512C"/>
    <w:rsid w:val="0019530E"/>
    <w:rsid w:val="0019540E"/>
    <w:rsid w:val="001958AF"/>
    <w:rsid w:val="00196325"/>
    <w:rsid w:val="001966D4"/>
    <w:rsid w:val="00196B1D"/>
    <w:rsid w:val="00197642"/>
    <w:rsid w:val="0019780C"/>
    <w:rsid w:val="00197C0C"/>
    <w:rsid w:val="001A0580"/>
    <w:rsid w:val="001A070C"/>
    <w:rsid w:val="001A0A61"/>
    <w:rsid w:val="001A171F"/>
    <w:rsid w:val="001A1756"/>
    <w:rsid w:val="001A1C53"/>
    <w:rsid w:val="001A1CFC"/>
    <w:rsid w:val="001A1E5F"/>
    <w:rsid w:val="001A20BA"/>
    <w:rsid w:val="001A24B5"/>
    <w:rsid w:val="001A2BF3"/>
    <w:rsid w:val="001A33CC"/>
    <w:rsid w:val="001A33FC"/>
    <w:rsid w:val="001A380D"/>
    <w:rsid w:val="001A3A4C"/>
    <w:rsid w:val="001A3DCA"/>
    <w:rsid w:val="001A4135"/>
    <w:rsid w:val="001A4B7E"/>
    <w:rsid w:val="001A55EE"/>
    <w:rsid w:val="001A575C"/>
    <w:rsid w:val="001A5C10"/>
    <w:rsid w:val="001A5C1C"/>
    <w:rsid w:val="001A5CFF"/>
    <w:rsid w:val="001A66DC"/>
    <w:rsid w:val="001A67F4"/>
    <w:rsid w:val="001A6C5E"/>
    <w:rsid w:val="001A716C"/>
    <w:rsid w:val="001A72A9"/>
    <w:rsid w:val="001A75D5"/>
    <w:rsid w:val="001A7A1C"/>
    <w:rsid w:val="001A7A53"/>
    <w:rsid w:val="001B04F1"/>
    <w:rsid w:val="001B0A68"/>
    <w:rsid w:val="001B0CE5"/>
    <w:rsid w:val="001B0E22"/>
    <w:rsid w:val="001B0E58"/>
    <w:rsid w:val="001B0EE7"/>
    <w:rsid w:val="001B0F20"/>
    <w:rsid w:val="001B1751"/>
    <w:rsid w:val="001B17B3"/>
    <w:rsid w:val="001B17BD"/>
    <w:rsid w:val="001B1CCE"/>
    <w:rsid w:val="001B1ED5"/>
    <w:rsid w:val="001B1F5C"/>
    <w:rsid w:val="001B1FD2"/>
    <w:rsid w:val="001B2006"/>
    <w:rsid w:val="001B222E"/>
    <w:rsid w:val="001B231B"/>
    <w:rsid w:val="001B2344"/>
    <w:rsid w:val="001B2E5E"/>
    <w:rsid w:val="001B35DA"/>
    <w:rsid w:val="001B3C3C"/>
    <w:rsid w:val="001B3EF1"/>
    <w:rsid w:val="001B4238"/>
    <w:rsid w:val="001B46CB"/>
    <w:rsid w:val="001B47FC"/>
    <w:rsid w:val="001B4D77"/>
    <w:rsid w:val="001B507B"/>
    <w:rsid w:val="001B5247"/>
    <w:rsid w:val="001B526C"/>
    <w:rsid w:val="001B557D"/>
    <w:rsid w:val="001B5C2B"/>
    <w:rsid w:val="001B639B"/>
    <w:rsid w:val="001B6694"/>
    <w:rsid w:val="001B66FE"/>
    <w:rsid w:val="001B6B3B"/>
    <w:rsid w:val="001B6B55"/>
    <w:rsid w:val="001B6D75"/>
    <w:rsid w:val="001B703E"/>
    <w:rsid w:val="001B766B"/>
    <w:rsid w:val="001C006C"/>
    <w:rsid w:val="001C01D2"/>
    <w:rsid w:val="001C0B32"/>
    <w:rsid w:val="001C0F79"/>
    <w:rsid w:val="001C119B"/>
    <w:rsid w:val="001C14CF"/>
    <w:rsid w:val="001C17B3"/>
    <w:rsid w:val="001C1847"/>
    <w:rsid w:val="001C2688"/>
    <w:rsid w:val="001C305F"/>
    <w:rsid w:val="001C40AC"/>
    <w:rsid w:val="001C43BD"/>
    <w:rsid w:val="001C458C"/>
    <w:rsid w:val="001C4C8B"/>
    <w:rsid w:val="001C4D20"/>
    <w:rsid w:val="001C4D63"/>
    <w:rsid w:val="001C5151"/>
    <w:rsid w:val="001C55A5"/>
    <w:rsid w:val="001C591F"/>
    <w:rsid w:val="001C5B81"/>
    <w:rsid w:val="001C5F33"/>
    <w:rsid w:val="001C6004"/>
    <w:rsid w:val="001C6336"/>
    <w:rsid w:val="001C6507"/>
    <w:rsid w:val="001C68EC"/>
    <w:rsid w:val="001C705A"/>
    <w:rsid w:val="001C708F"/>
    <w:rsid w:val="001C7287"/>
    <w:rsid w:val="001C7588"/>
    <w:rsid w:val="001C7BA4"/>
    <w:rsid w:val="001C7C3A"/>
    <w:rsid w:val="001C7EDF"/>
    <w:rsid w:val="001D0593"/>
    <w:rsid w:val="001D0702"/>
    <w:rsid w:val="001D0D03"/>
    <w:rsid w:val="001D159B"/>
    <w:rsid w:val="001D1DD9"/>
    <w:rsid w:val="001D1E9C"/>
    <w:rsid w:val="001D20D8"/>
    <w:rsid w:val="001D248A"/>
    <w:rsid w:val="001D26E7"/>
    <w:rsid w:val="001D2779"/>
    <w:rsid w:val="001D2A1E"/>
    <w:rsid w:val="001D3503"/>
    <w:rsid w:val="001D355C"/>
    <w:rsid w:val="001D36C2"/>
    <w:rsid w:val="001D3796"/>
    <w:rsid w:val="001D3941"/>
    <w:rsid w:val="001D4298"/>
    <w:rsid w:val="001D48A2"/>
    <w:rsid w:val="001D4A13"/>
    <w:rsid w:val="001D4B16"/>
    <w:rsid w:val="001D4CAA"/>
    <w:rsid w:val="001D4D40"/>
    <w:rsid w:val="001D5421"/>
    <w:rsid w:val="001D5689"/>
    <w:rsid w:val="001D57F8"/>
    <w:rsid w:val="001D5943"/>
    <w:rsid w:val="001D5F2B"/>
    <w:rsid w:val="001D6A25"/>
    <w:rsid w:val="001D6AB5"/>
    <w:rsid w:val="001D6FA2"/>
    <w:rsid w:val="001D6FC0"/>
    <w:rsid w:val="001D735C"/>
    <w:rsid w:val="001D7CF1"/>
    <w:rsid w:val="001E0179"/>
    <w:rsid w:val="001E058F"/>
    <w:rsid w:val="001E0C82"/>
    <w:rsid w:val="001E1AB0"/>
    <w:rsid w:val="001E1AFB"/>
    <w:rsid w:val="001E1CD8"/>
    <w:rsid w:val="001E1F9F"/>
    <w:rsid w:val="001E28E4"/>
    <w:rsid w:val="001E3205"/>
    <w:rsid w:val="001E349F"/>
    <w:rsid w:val="001E3577"/>
    <w:rsid w:val="001E4227"/>
    <w:rsid w:val="001E45D9"/>
    <w:rsid w:val="001E47FA"/>
    <w:rsid w:val="001E4FB3"/>
    <w:rsid w:val="001E50ED"/>
    <w:rsid w:val="001E5368"/>
    <w:rsid w:val="001E55E4"/>
    <w:rsid w:val="001E5650"/>
    <w:rsid w:val="001E5BD9"/>
    <w:rsid w:val="001E5CB1"/>
    <w:rsid w:val="001E5EE0"/>
    <w:rsid w:val="001E63AD"/>
    <w:rsid w:val="001E6B8A"/>
    <w:rsid w:val="001E6DB5"/>
    <w:rsid w:val="001E6E67"/>
    <w:rsid w:val="001E6F32"/>
    <w:rsid w:val="001E6F7C"/>
    <w:rsid w:val="001E71D7"/>
    <w:rsid w:val="001E7227"/>
    <w:rsid w:val="001E7246"/>
    <w:rsid w:val="001E72A5"/>
    <w:rsid w:val="001E7F2F"/>
    <w:rsid w:val="001F0207"/>
    <w:rsid w:val="001F02F7"/>
    <w:rsid w:val="001F0572"/>
    <w:rsid w:val="001F063F"/>
    <w:rsid w:val="001F0884"/>
    <w:rsid w:val="001F0965"/>
    <w:rsid w:val="001F0A8A"/>
    <w:rsid w:val="001F1066"/>
    <w:rsid w:val="001F107D"/>
    <w:rsid w:val="001F1302"/>
    <w:rsid w:val="001F1407"/>
    <w:rsid w:val="001F175B"/>
    <w:rsid w:val="001F184A"/>
    <w:rsid w:val="001F19B7"/>
    <w:rsid w:val="001F26F7"/>
    <w:rsid w:val="001F31AE"/>
    <w:rsid w:val="001F352E"/>
    <w:rsid w:val="001F3573"/>
    <w:rsid w:val="001F36A1"/>
    <w:rsid w:val="001F382A"/>
    <w:rsid w:val="001F3C00"/>
    <w:rsid w:val="001F3F27"/>
    <w:rsid w:val="001F4140"/>
    <w:rsid w:val="001F4214"/>
    <w:rsid w:val="001F4587"/>
    <w:rsid w:val="001F4B9C"/>
    <w:rsid w:val="001F4D5C"/>
    <w:rsid w:val="001F5339"/>
    <w:rsid w:val="001F6432"/>
    <w:rsid w:val="001F672A"/>
    <w:rsid w:val="001F67C8"/>
    <w:rsid w:val="001F684D"/>
    <w:rsid w:val="001F6875"/>
    <w:rsid w:val="001F6955"/>
    <w:rsid w:val="001F6DFC"/>
    <w:rsid w:val="001F701F"/>
    <w:rsid w:val="001F74FD"/>
    <w:rsid w:val="001F756A"/>
    <w:rsid w:val="001F76B7"/>
    <w:rsid w:val="001F7A0C"/>
    <w:rsid w:val="001F7A25"/>
    <w:rsid w:val="001F7AEF"/>
    <w:rsid w:val="001F7B5F"/>
    <w:rsid w:val="001F7D2B"/>
    <w:rsid w:val="00200350"/>
    <w:rsid w:val="00200597"/>
    <w:rsid w:val="002006E0"/>
    <w:rsid w:val="002009FA"/>
    <w:rsid w:val="00200AB3"/>
    <w:rsid w:val="00201F93"/>
    <w:rsid w:val="0020229B"/>
    <w:rsid w:val="0020247D"/>
    <w:rsid w:val="002025A9"/>
    <w:rsid w:val="00202796"/>
    <w:rsid w:val="00202A07"/>
    <w:rsid w:val="00202B48"/>
    <w:rsid w:val="00202D90"/>
    <w:rsid w:val="00202DCB"/>
    <w:rsid w:val="00202E3C"/>
    <w:rsid w:val="002030B7"/>
    <w:rsid w:val="00203D67"/>
    <w:rsid w:val="0020478F"/>
    <w:rsid w:val="00204E96"/>
    <w:rsid w:val="00205585"/>
    <w:rsid w:val="002055CC"/>
    <w:rsid w:val="00205C96"/>
    <w:rsid w:val="00206580"/>
    <w:rsid w:val="00206851"/>
    <w:rsid w:val="00206F8B"/>
    <w:rsid w:val="00207074"/>
    <w:rsid w:val="00207743"/>
    <w:rsid w:val="00207A35"/>
    <w:rsid w:val="00207D75"/>
    <w:rsid w:val="002101FD"/>
    <w:rsid w:val="00210430"/>
    <w:rsid w:val="00210803"/>
    <w:rsid w:val="00210972"/>
    <w:rsid w:val="00210B71"/>
    <w:rsid w:val="00210D9D"/>
    <w:rsid w:val="002110FC"/>
    <w:rsid w:val="0021124F"/>
    <w:rsid w:val="002115C9"/>
    <w:rsid w:val="00211EB2"/>
    <w:rsid w:val="00212045"/>
    <w:rsid w:val="00212B03"/>
    <w:rsid w:val="00212CBE"/>
    <w:rsid w:val="00213352"/>
    <w:rsid w:val="00213A20"/>
    <w:rsid w:val="00213B38"/>
    <w:rsid w:val="00213D95"/>
    <w:rsid w:val="002142D5"/>
    <w:rsid w:val="002148F6"/>
    <w:rsid w:val="002149B1"/>
    <w:rsid w:val="00214AF2"/>
    <w:rsid w:val="002155DE"/>
    <w:rsid w:val="00215AB3"/>
    <w:rsid w:val="00215ED0"/>
    <w:rsid w:val="00215FB7"/>
    <w:rsid w:val="0021614A"/>
    <w:rsid w:val="0021649B"/>
    <w:rsid w:val="002165A6"/>
    <w:rsid w:val="00216768"/>
    <w:rsid w:val="00216823"/>
    <w:rsid w:val="00216840"/>
    <w:rsid w:val="00216AC1"/>
    <w:rsid w:val="00216DCD"/>
    <w:rsid w:val="00217499"/>
    <w:rsid w:val="002176E6"/>
    <w:rsid w:val="002177A7"/>
    <w:rsid w:val="00217830"/>
    <w:rsid w:val="00217BCB"/>
    <w:rsid w:val="00217C82"/>
    <w:rsid w:val="00217CE0"/>
    <w:rsid w:val="002206F7"/>
    <w:rsid w:val="0022070C"/>
    <w:rsid w:val="00220800"/>
    <w:rsid w:val="00220C73"/>
    <w:rsid w:val="00220CF2"/>
    <w:rsid w:val="00220D02"/>
    <w:rsid w:val="00220D1A"/>
    <w:rsid w:val="00220DC4"/>
    <w:rsid w:val="002212F1"/>
    <w:rsid w:val="00221304"/>
    <w:rsid w:val="00221438"/>
    <w:rsid w:val="00221998"/>
    <w:rsid w:val="00221CF4"/>
    <w:rsid w:val="0022206D"/>
    <w:rsid w:val="002223BA"/>
    <w:rsid w:val="00222A4A"/>
    <w:rsid w:val="00222B62"/>
    <w:rsid w:val="00223584"/>
    <w:rsid w:val="00223933"/>
    <w:rsid w:val="00223D4B"/>
    <w:rsid w:val="00223FB6"/>
    <w:rsid w:val="002240E0"/>
    <w:rsid w:val="002243F3"/>
    <w:rsid w:val="002248B1"/>
    <w:rsid w:val="0022591B"/>
    <w:rsid w:val="002259B4"/>
    <w:rsid w:val="00225B9F"/>
    <w:rsid w:val="00225BE2"/>
    <w:rsid w:val="0022606A"/>
    <w:rsid w:val="00226218"/>
    <w:rsid w:val="0022666A"/>
    <w:rsid w:val="00226A4F"/>
    <w:rsid w:val="00227765"/>
    <w:rsid w:val="002301B6"/>
    <w:rsid w:val="0023027C"/>
    <w:rsid w:val="00230B16"/>
    <w:rsid w:val="00230BB1"/>
    <w:rsid w:val="00230BDC"/>
    <w:rsid w:val="00231656"/>
    <w:rsid w:val="002326C8"/>
    <w:rsid w:val="002326CA"/>
    <w:rsid w:val="0023282C"/>
    <w:rsid w:val="00232D03"/>
    <w:rsid w:val="0023313E"/>
    <w:rsid w:val="00233677"/>
    <w:rsid w:val="00233880"/>
    <w:rsid w:val="00233A0B"/>
    <w:rsid w:val="00233D11"/>
    <w:rsid w:val="002340E1"/>
    <w:rsid w:val="0023418C"/>
    <w:rsid w:val="0023485C"/>
    <w:rsid w:val="00234988"/>
    <w:rsid w:val="00234B68"/>
    <w:rsid w:val="00234C6F"/>
    <w:rsid w:val="00234D64"/>
    <w:rsid w:val="00234F09"/>
    <w:rsid w:val="00235255"/>
    <w:rsid w:val="0023537D"/>
    <w:rsid w:val="002353CF"/>
    <w:rsid w:val="00235684"/>
    <w:rsid w:val="00235BD4"/>
    <w:rsid w:val="00235D4E"/>
    <w:rsid w:val="00236186"/>
    <w:rsid w:val="002362A1"/>
    <w:rsid w:val="00236480"/>
    <w:rsid w:val="002367B4"/>
    <w:rsid w:val="002369FA"/>
    <w:rsid w:val="00236BE8"/>
    <w:rsid w:val="00236C6F"/>
    <w:rsid w:val="00236E8E"/>
    <w:rsid w:val="00236F2F"/>
    <w:rsid w:val="0023701E"/>
    <w:rsid w:val="00237259"/>
    <w:rsid w:val="002372EF"/>
    <w:rsid w:val="00237575"/>
    <w:rsid w:val="00237878"/>
    <w:rsid w:val="00237B95"/>
    <w:rsid w:val="00237C95"/>
    <w:rsid w:val="00237ED0"/>
    <w:rsid w:val="0024034E"/>
    <w:rsid w:val="00240361"/>
    <w:rsid w:val="00240974"/>
    <w:rsid w:val="00240B54"/>
    <w:rsid w:val="00240F2D"/>
    <w:rsid w:val="00240FC4"/>
    <w:rsid w:val="0024121A"/>
    <w:rsid w:val="002412BE"/>
    <w:rsid w:val="00241466"/>
    <w:rsid w:val="002417DE"/>
    <w:rsid w:val="0024182D"/>
    <w:rsid w:val="00242BB0"/>
    <w:rsid w:val="00242E7B"/>
    <w:rsid w:val="00242EEB"/>
    <w:rsid w:val="00243E15"/>
    <w:rsid w:val="00243F58"/>
    <w:rsid w:val="00244650"/>
    <w:rsid w:val="00244720"/>
    <w:rsid w:val="002449EC"/>
    <w:rsid w:val="00244A45"/>
    <w:rsid w:val="00244A9D"/>
    <w:rsid w:val="002451ED"/>
    <w:rsid w:val="00245210"/>
    <w:rsid w:val="0024548B"/>
    <w:rsid w:val="002456BC"/>
    <w:rsid w:val="0024580D"/>
    <w:rsid w:val="00245AF1"/>
    <w:rsid w:val="00246394"/>
    <w:rsid w:val="00246595"/>
    <w:rsid w:val="00246BF8"/>
    <w:rsid w:val="00246DB7"/>
    <w:rsid w:val="00246E6E"/>
    <w:rsid w:val="002470CF"/>
    <w:rsid w:val="002474A3"/>
    <w:rsid w:val="002474E3"/>
    <w:rsid w:val="0024771A"/>
    <w:rsid w:val="00247BB5"/>
    <w:rsid w:val="00247BEC"/>
    <w:rsid w:val="00247ED2"/>
    <w:rsid w:val="00247F90"/>
    <w:rsid w:val="002500AD"/>
    <w:rsid w:val="002501EC"/>
    <w:rsid w:val="002504E3"/>
    <w:rsid w:val="00250531"/>
    <w:rsid w:val="00250B85"/>
    <w:rsid w:val="00250CA6"/>
    <w:rsid w:val="00250DDC"/>
    <w:rsid w:val="0025156B"/>
    <w:rsid w:val="002517E6"/>
    <w:rsid w:val="00251EF4"/>
    <w:rsid w:val="002520A3"/>
    <w:rsid w:val="002526C2"/>
    <w:rsid w:val="002528E1"/>
    <w:rsid w:val="00252A66"/>
    <w:rsid w:val="00252D71"/>
    <w:rsid w:val="0025359A"/>
    <w:rsid w:val="00253954"/>
    <w:rsid w:val="00253B1E"/>
    <w:rsid w:val="00254908"/>
    <w:rsid w:val="00254AA0"/>
    <w:rsid w:val="0025519B"/>
    <w:rsid w:val="00255391"/>
    <w:rsid w:val="0025546C"/>
    <w:rsid w:val="00255635"/>
    <w:rsid w:val="002556CE"/>
    <w:rsid w:val="00255798"/>
    <w:rsid w:val="0025580F"/>
    <w:rsid w:val="00255A0C"/>
    <w:rsid w:val="00255B76"/>
    <w:rsid w:val="00255B94"/>
    <w:rsid w:val="00255F77"/>
    <w:rsid w:val="00255F7A"/>
    <w:rsid w:val="00256032"/>
    <w:rsid w:val="0025604B"/>
    <w:rsid w:val="0025606F"/>
    <w:rsid w:val="00256107"/>
    <w:rsid w:val="0025626F"/>
    <w:rsid w:val="002563B0"/>
    <w:rsid w:val="00256DED"/>
    <w:rsid w:val="00257223"/>
    <w:rsid w:val="00257454"/>
    <w:rsid w:val="00257E00"/>
    <w:rsid w:val="00260009"/>
    <w:rsid w:val="002600C3"/>
    <w:rsid w:val="002603B7"/>
    <w:rsid w:val="002603BC"/>
    <w:rsid w:val="0026063F"/>
    <w:rsid w:val="00260878"/>
    <w:rsid w:val="002608C0"/>
    <w:rsid w:val="002611B2"/>
    <w:rsid w:val="002614B1"/>
    <w:rsid w:val="0026184F"/>
    <w:rsid w:val="002622E5"/>
    <w:rsid w:val="00262DC9"/>
    <w:rsid w:val="00262F73"/>
    <w:rsid w:val="002630A5"/>
    <w:rsid w:val="00263195"/>
    <w:rsid w:val="002637D3"/>
    <w:rsid w:val="00263A38"/>
    <w:rsid w:val="00263A8D"/>
    <w:rsid w:val="00263B4D"/>
    <w:rsid w:val="00263EFB"/>
    <w:rsid w:val="00264135"/>
    <w:rsid w:val="0026422C"/>
    <w:rsid w:val="00264450"/>
    <w:rsid w:val="00264696"/>
    <w:rsid w:val="0026518D"/>
    <w:rsid w:val="002654B4"/>
    <w:rsid w:val="002655A5"/>
    <w:rsid w:val="00265A00"/>
    <w:rsid w:val="00265C68"/>
    <w:rsid w:val="002660AB"/>
    <w:rsid w:val="0026657B"/>
    <w:rsid w:val="002669BD"/>
    <w:rsid w:val="002673F6"/>
    <w:rsid w:val="00267932"/>
    <w:rsid w:val="00267FBA"/>
    <w:rsid w:val="002705EA"/>
    <w:rsid w:val="002707C8"/>
    <w:rsid w:val="00271078"/>
    <w:rsid w:val="00271554"/>
    <w:rsid w:val="00271602"/>
    <w:rsid w:val="00271776"/>
    <w:rsid w:val="00271C87"/>
    <w:rsid w:val="0027296A"/>
    <w:rsid w:val="00272F23"/>
    <w:rsid w:val="002732C7"/>
    <w:rsid w:val="00273AFA"/>
    <w:rsid w:val="00273C06"/>
    <w:rsid w:val="00273C16"/>
    <w:rsid w:val="00273E69"/>
    <w:rsid w:val="0027410D"/>
    <w:rsid w:val="002747F3"/>
    <w:rsid w:val="00274A82"/>
    <w:rsid w:val="00274D00"/>
    <w:rsid w:val="002750DD"/>
    <w:rsid w:val="002750DF"/>
    <w:rsid w:val="00275396"/>
    <w:rsid w:val="00275A3C"/>
    <w:rsid w:val="00276257"/>
    <w:rsid w:val="002765BA"/>
    <w:rsid w:val="002765FC"/>
    <w:rsid w:val="00277594"/>
    <w:rsid w:val="002775A1"/>
    <w:rsid w:val="00277845"/>
    <w:rsid w:val="002779FD"/>
    <w:rsid w:val="00277A05"/>
    <w:rsid w:val="00277E9B"/>
    <w:rsid w:val="00280274"/>
    <w:rsid w:val="0028039A"/>
    <w:rsid w:val="00280523"/>
    <w:rsid w:val="00280705"/>
    <w:rsid w:val="0028072E"/>
    <w:rsid w:val="00280972"/>
    <w:rsid w:val="00280B9C"/>
    <w:rsid w:val="00280D4F"/>
    <w:rsid w:val="00280D72"/>
    <w:rsid w:val="00280E82"/>
    <w:rsid w:val="00280EB1"/>
    <w:rsid w:val="00280ECA"/>
    <w:rsid w:val="00280F48"/>
    <w:rsid w:val="002811F3"/>
    <w:rsid w:val="002814F9"/>
    <w:rsid w:val="00281881"/>
    <w:rsid w:val="00281A66"/>
    <w:rsid w:val="00281B70"/>
    <w:rsid w:val="00281E39"/>
    <w:rsid w:val="00283591"/>
    <w:rsid w:val="00284399"/>
    <w:rsid w:val="002849E1"/>
    <w:rsid w:val="00284A83"/>
    <w:rsid w:val="00284AED"/>
    <w:rsid w:val="00284AFC"/>
    <w:rsid w:val="00285892"/>
    <w:rsid w:val="00285A98"/>
    <w:rsid w:val="00285E68"/>
    <w:rsid w:val="0028603A"/>
    <w:rsid w:val="002865E1"/>
    <w:rsid w:val="0028666F"/>
    <w:rsid w:val="002869D9"/>
    <w:rsid w:val="002869F4"/>
    <w:rsid w:val="00286AFE"/>
    <w:rsid w:val="00286D4B"/>
    <w:rsid w:val="00286EBE"/>
    <w:rsid w:val="00286F5E"/>
    <w:rsid w:val="00286FE1"/>
    <w:rsid w:val="00287000"/>
    <w:rsid w:val="002874B1"/>
    <w:rsid w:val="002877E2"/>
    <w:rsid w:val="00287D1A"/>
    <w:rsid w:val="002903E5"/>
    <w:rsid w:val="0029050C"/>
    <w:rsid w:val="00290750"/>
    <w:rsid w:val="00290C63"/>
    <w:rsid w:val="002914AF"/>
    <w:rsid w:val="002917A1"/>
    <w:rsid w:val="002917C0"/>
    <w:rsid w:val="00291876"/>
    <w:rsid w:val="00291C5D"/>
    <w:rsid w:val="00291DA2"/>
    <w:rsid w:val="00291F2E"/>
    <w:rsid w:val="0029206E"/>
    <w:rsid w:val="002920E9"/>
    <w:rsid w:val="0029229B"/>
    <w:rsid w:val="002922AA"/>
    <w:rsid w:val="002922F1"/>
    <w:rsid w:val="002926F1"/>
    <w:rsid w:val="00292E51"/>
    <w:rsid w:val="002935B7"/>
    <w:rsid w:val="00293FA5"/>
    <w:rsid w:val="002940C8"/>
    <w:rsid w:val="0029411E"/>
    <w:rsid w:val="002947CE"/>
    <w:rsid w:val="00294A91"/>
    <w:rsid w:val="00294B33"/>
    <w:rsid w:val="00294C1D"/>
    <w:rsid w:val="00295A11"/>
    <w:rsid w:val="00295A75"/>
    <w:rsid w:val="00295A89"/>
    <w:rsid w:val="00295D63"/>
    <w:rsid w:val="00295D8A"/>
    <w:rsid w:val="00296519"/>
    <w:rsid w:val="00297A64"/>
    <w:rsid w:val="00297A99"/>
    <w:rsid w:val="002A0D2F"/>
    <w:rsid w:val="002A0E0C"/>
    <w:rsid w:val="002A10DF"/>
    <w:rsid w:val="002A164B"/>
    <w:rsid w:val="002A16C0"/>
    <w:rsid w:val="002A19A1"/>
    <w:rsid w:val="002A1DFF"/>
    <w:rsid w:val="002A245B"/>
    <w:rsid w:val="002A27FD"/>
    <w:rsid w:val="002A2C31"/>
    <w:rsid w:val="002A2D8B"/>
    <w:rsid w:val="002A2E7B"/>
    <w:rsid w:val="002A3571"/>
    <w:rsid w:val="002A39E9"/>
    <w:rsid w:val="002A3BBF"/>
    <w:rsid w:val="002A3CFB"/>
    <w:rsid w:val="002A3F04"/>
    <w:rsid w:val="002A441F"/>
    <w:rsid w:val="002A4D64"/>
    <w:rsid w:val="002A4FA7"/>
    <w:rsid w:val="002A5612"/>
    <w:rsid w:val="002A59B7"/>
    <w:rsid w:val="002A5A51"/>
    <w:rsid w:val="002A5F79"/>
    <w:rsid w:val="002A6543"/>
    <w:rsid w:val="002A659E"/>
    <w:rsid w:val="002A6611"/>
    <w:rsid w:val="002A6672"/>
    <w:rsid w:val="002A6994"/>
    <w:rsid w:val="002A6A3A"/>
    <w:rsid w:val="002A6B56"/>
    <w:rsid w:val="002A6C0A"/>
    <w:rsid w:val="002A6C91"/>
    <w:rsid w:val="002A6EBF"/>
    <w:rsid w:val="002A729D"/>
    <w:rsid w:val="002A7ACB"/>
    <w:rsid w:val="002A7B69"/>
    <w:rsid w:val="002A7F0A"/>
    <w:rsid w:val="002A7F6B"/>
    <w:rsid w:val="002B040E"/>
    <w:rsid w:val="002B062C"/>
    <w:rsid w:val="002B0845"/>
    <w:rsid w:val="002B0ED9"/>
    <w:rsid w:val="002B1265"/>
    <w:rsid w:val="002B13A2"/>
    <w:rsid w:val="002B155B"/>
    <w:rsid w:val="002B191C"/>
    <w:rsid w:val="002B1E28"/>
    <w:rsid w:val="002B1FFA"/>
    <w:rsid w:val="002B2572"/>
    <w:rsid w:val="002B2902"/>
    <w:rsid w:val="002B29F5"/>
    <w:rsid w:val="002B2DBC"/>
    <w:rsid w:val="002B2EAA"/>
    <w:rsid w:val="002B35C4"/>
    <w:rsid w:val="002B37F5"/>
    <w:rsid w:val="002B3BD2"/>
    <w:rsid w:val="002B4233"/>
    <w:rsid w:val="002B4DE0"/>
    <w:rsid w:val="002B4F06"/>
    <w:rsid w:val="002B5835"/>
    <w:rsid w:val="002B5E20"/>
    <w:rsid w:val="002B66C1"/>
    <w:rsid w:val="002B68C0"/>
    <w:rsid w:val="002B696A"/>
    <w:rsid w:val="002B6E2C"/>
    <w:rsid w:val="002B7336"/>
    <w:rsid w:val="002B7642"/>
    <w:rsid w:val="002B78FC"/>
    <w:rsid w:val="002B7A94"/>
    <w:rsid w:val="002B7CB3"/>
    <w:rsid w:val="002B7E99"/>
    <w:rsid w:val="002C0262"/>
    <w:rsid w:val="002C088B"/>
    <w:rsid w:val="002C08B9"/>
    <w:rsid w:val="002C141E"/>
    <w:rsid w:val="002C142A"/>
    <w:rsid w:val="002C16DA"/>
    <w:rsid w:val="002C288C"/>
    <w:rsid w:val="002C2B31"/>
    <w:rsid w:val="002C2CBF"/>
    <w:rsid w:val="002C303A"/>
    <w:rsid w:val="002C30BD"/>
    <w:rsid w:val="002C3392"/>
    <w:rsid w:val="002C348B"/>
    <w:rsid w:val="002C34CB"/>
    <w:rsid w:val="002C3683"/>
    <w:rsid w:val="002C3791"/>
    <w:rsid w:val="002C39A2"/>
    <w:rsid w:val="002C3B77"/>
    <w:rsid w:val="002C3DC9"/>
    <w:rsid w:val="002C450A"/>
    <w:rsid w:val="002C45B2"/>
    <w:rsid w:val="002C46CA"/>
    <w:rsid w:val="002C49F5"/>
    <w:rsid w:val="002C505E"/>
    <w:rsid w:val="002C5464"/>
    <w:rsid w:val="002C580B"/>
    <w:rsid w:val="002C593B"/>
    <w:rsid w:val="002C5C97"/>
    <w:rsid w:val="002C5F0A"/>
    <w:rsid w:val="002C5F12"/>
    <w:rsid w:val="002C6645"/>
    <w:rsid w:val="002C6E6F"/>
    <w:rsid w:val="002C6FBD"/>
    <w:rsid w:val="002C7359"/>
    <w:rsid w:val="002C78DD"/>
    <w:rsid w:val="002C7B21"/>
    <w:rsid w:val="002C7C76"/>
    <w:rsid w:val="002C7F43"/>
    <w:rsid w:val="002D0113"/>
    <w:rsid w:val="002D01B7"/>
    <w:rsid w:val="002D0884"/>
    <w:rsid w:val="002D0891"/>
    <w:rsid w:val="002D0895"/>
    <w:rsid w:val="002D0F98"/>
    <w:rsid w:val="002D138B"/>
    <w:rsid w:val="002D13F2"/>
    <w:rsid w:val="002D1720"/>
    <w:rsid w:val="002D2348"/>
    <w:rsid w:val="002D281F"/>
    <w:rsid w:val="002D2A2F"/>
    <w:rsid w:val="002D2CB5"/>
    <w:rsid w:val="002D3142"/>
    <w:rsid w:val="002D3329"/>
    <w:rsid w:val="002D33CD"/>
    <w:rsid w:val="002D35D5"/>
    <w:rsid w:val="002D362D"/>
    <w:rsid w:val="002D3707"/>
    <w:rsid w:val="002D3977"/>
    <w:rsid w:val="002D3F98"/>
    <w:rsid w:val="002D3FE2"/>
    <w:rsid w:val="002D41BF"/>
    <w:rsid w:val="002D45FF"/>
    <w:rsid w:val="002D4A52"/>
    <w:rsid w:val="002D4D56"/>
    <w:rsid w:val="002D504C"/>
    <w:rsid w:val="002D56DF"/>
    <w:rsid w:val="002D5BED"/>
    <w:rsid w:val="002D5E8E"/>
    <w:rsid w:val="002D639E"/>
    <w:rsid w:val="002D6BA4"/>
    <w:rsid w:val="002D6CE5"/>
    <w:rsid w:val="002D6FF5"/>
    <w:rsid w:val="002D7276"/>
    <w:rsid w:val="002D758D"/>
    <w:rsid w:val="002D7C23"/>
    <w:rsid w:val="002D7D67"/>
    <w:rsid w:val="002D7D68"/>
    <w:rsid w:val="002D7E42"/>
    <w:rsid w:val="002E007D"/>
    <w:rsid w:val="002E00DA"/>
    <w:rsid w:val="002E010A"/>
    <w:rsid w:val="002E0493"/>
    <w:rsid w:val="002E0ADD"/>
    <w:rsid w:val="002E0CBC"/>
    <w:rsid w:val="002E132B"/>
    <w:rsid w:val="002E1E69"/>
    <w:rsid w:val="002E1F40"/>
    <w:rsid w:val="002E1FFD"/>
    <w:rsid w:val="002E23EF"/>
    <w:rsid w:val="002E264F"/>
    <w:rsid w:val="002E2A1D"/>
    <w:rsid w:val="002E2B17"/>
    <w:rsid w:val="002E2D36"/>
    <w:rsid w:val="002E3233"/>
    <w:rsid w:val="002E34E5"/>
    <w:rsid w:val="002E372B"/>
    <w:rsid w:val="002E3DE5"/>
    <w:rsid w:val="002E3E56"/>
    <w:rsid w:val="002E3EF8"/>
    <w:rsid w:val="002E40E1"/>
    <w:rsid w:val="002E463C"/>
    <w:rsid w:val="002E4E43"/>
    <w:rsid w:val="002E5031"/>
    <w:rsid w:val="002E5601"/>
    <w:rsid w:val="002E5D79"/>
    <w:rsid w:val="002E60A0"/>
    <w:rsid w:val="002E621A"/>
    <w:rsid w:val="002E63AA"/>
    <w:rsid w:val="002E653F"/>
    <w:rsid w:val="002E687D"/>
    <w:rsid w:val="002E69A3"/>
    <w:rsid w:val="002E7105"/>
    <w:rsid w:val="002E7331"/>
    <w:rsid w:val="002E7442"/>
    <w:rsid w:val="002E7450"/>
    <w:rsid w:val="002E7FC8"/>
    <w:rsid w:val="002F05F0"/>
    <w:rsid w:val="002F0759"/>
    <w:rsid w:val="002F16DB"/>
    <w:rsid w:val="002F1F2D"/>
    <w:rsid w:val="002F27FE"/>
    <w:rsid w:val="002F3050"/>
    <w:rsid w:val="002F3150"/>
    <w:rsid w:val="002F3202"/>
    <w:rsid w:val="002F3828"/>
    <w:rsid w:val="002F3A21"/>
    <w:rsid w:val="002F3B5D"/>
    <w:rsid w:val="002F3EDA"/>
    <w:rsid w:val="002F416E"/>
    <w:rsid w:val="002F4199"/>
    <w:rsid w:val="002F43B2"/>
    <w:rsid w:val="002F449B"/>
    <w:rsid w:val="002F44DF"/>
    <w:rsid w:val="002F4621"/>
    <w:rsid w:val="002F48A9"/>
    <w:rsid w:val="002F48CE"/>
    <w:rsid w:val="002F4AC3"/>
    <w:rsid w:val="002F53EF"/>
    <w:rsid w:val="002F5919"/>
    <w:rsid w:val="002F5D8E"/>
    <w:rsid w:val="002F68D0"/>
    <w:rsid w:val="002F6A28"/>
    <w:rsid w:val="002F6FE4"/>
    <w:rsid w:val="002F720D"/>
    <w:rsid w:val="002F7A4B"/>
    <w:rsid w:val="002F7A5B"/>
    <w:rsid w:val="002F7E65"/>
    <w:rsid w:val="003006C6"/>
    <w:rsid w:val="003008F6"/>
    <w:rsid w:val="003019E9"/>
    <w:rsid w:val="00301CED"/>
    <w:rsid w:val="00301D26"/>
    <w:rsid w:val="003026AE"/>
    <w:rsid w:val="00302848"/>
    <w:rsid w:val="003028A4"/>
    <w:rsid w:val="00302F5D"/>
    <w:rsid w:val="00303092"/>
    <w:rsid w:val="00303135"/>
    <w:rsid w:val="00303209"/>
    <w:rsid w:val="003032F8"/>
    <w:rsid w:val="003039F5"/>
    <w:rsid w:val="00303D98"/>
    <w:rsid w:val="00303F97"/>
    <w:rsid w:val="003043F1"/>
    <w:rsid w:val="003044DE"/>
    <w:rsid w:val="00304595"/>
    <w:rsid w:val="003047EF"/>
    <w:rsid w:val="00304A5E"/>
    <w:rsid w:val="003054A5"/>
    <w:rsid w:val="003056DC"/>
    <w:rsid w:val="00305835"/>
    <w:rsid w:val="00305B7B"/>
    <w:rsid w:val="003061F4"/>
    <w:rsid w:val="003063EF"/>
    <w:rsid w:val="00306503"/>
    <w:rsid w:val="00306D04"/>
    <w:rsid w:val="0030726A"/>
    <w:rsid w:val="0030781B"/>
    <w:rsid w:val="00307C75"/>
    <w:rsid w:val="00310176"/>
    <w:rsid w:val="00310D96"/>
    <w:rsid w:val="00311181"/>
    <w:rsid w:val="003114C8"/>
    <w:rsid w:val="003119CD"/>
    <w:rsid w:val="00311D30"/>
    <w:rsid w:val="0031240F"/>
    <w:rsid w:val="00312627"/>
    <w:rsid w:val="003131E4"/>
    <w:rsid w:val="0031348D"/>
    <w:rsid w:val="00313500"/>
    <w:rsid w:val="00313623"/>
    <w:rsid w:val="00313B24"/>
    <w:rsid w:val="00313B6F"/>
    <w:rsid w:val="00313E30"/>
    <w:rsid w:val="00314139"/>
    <w:rsid w:val="00314788"/>
    <w:rsid w:val="003147DD"/>
    <w:rsid w:val="003148E1"/>
    <w:rsid w:val="00314F6B"/>
    <w:rsid w:val="00315029"/>
    <w:rsid w:val="003154F1"/>
    <w:rsid w:val="00316553"/>
    <w:rsid w:val="00316A74"/>
    <w:rsid w:val="00316F44"/>
    <w:rsid w:val="00317501"/>
    <w:rsid w:val="0031793F"/>
    <w:rsid w:val="00317F12"/>
    <w:rsid w:val="00317FC7"/>
    <w:rsid w:val="00320003"/>
    <w:rsid w:val="00320065"/>
    <w:rsid w:val="003200F5"/>
    <w:rsid w:val="003203F6"/>
    <w:rsid w:val="00320535"/>
    <w:rsid w:val="00320941"/>
    <w:rsid w:val="003209F1"/>
    <w:rsid w:val="00320BEF"/>
    <w:rsid w:val="003217C1"/>
    <w:rsid w:val="00321858"/>
    <w:rsid w:val="00321870"/>
    <w:rsid w:val="00321A1C"/>
    <w:rsid w:val="00321AEB"/>
    <w:rsid w:val="003225F3"/>
    <w:rsid w:val="00322694"/>
    <w:rsid w:val="003226CA"/>
    <w:rsid w:val="0032280E"/>
    <w:rsid w:val="00322963"/>
    <w:rsid w:val="00322C5B"/>
    <w:rsid w:val="003236C1"/>
    <w:rsid w:val="00323A40"/>
    <w:rsid w:val="00323F8A"/>
    <w:rsid w:val="0032504C"/>
    <w:rsid w:val="00325276"/>
    <w:rsid w:val="003252EC"/>
    <w:rsid w:val="003257D8"/>
    <w:rsid w:val="00325C84"/>
    <w:rsid w:val="00325DDE"/>
    <w:rsid w:val="003260C1"/>
    <w:rsid w:val="003260CC"/>
    <w:rsid w:val="0032640E"/>
    <w:rsid w:val="003264C9"/>
    <w:rsid w:val="00326967"/>
    <w:rsid w:val="00326AF4"/>
    <w:rsid w:val="00326EC3"/>
    <w:rsid w:val="0032774D"/>
    <w:rsid w:val="00327A04"/>
    <w:rsid w:val="00327B66"/>
    <w:rsid w:val="00330284"/>
    <w:rsid w:val="00330CAC"/>
    <w:rsid w:val="003311E5"/>
    <w:rsid w:val="00331677"/>
    <w:rsid w:val="00331759"/>
    <w:rsid w:val="00331A19"/>
    <w:rsid w:val="00331AC8"/>
    <w:rsid w:val="00331B91"/>
    <w:rsid w:val="0033265E"/>
    <w:rsid w:val="0033287C"/>
    <w:rsid w:val="00332A32"/>
    <w:rsid w:val="00332A5C"/>
    <w:rsid w:val="00332B34"/>
    <w:rsid w:val="00332EF6"/>
    <w:rsid w:val="00332F9B"/>
    <w:rsid w:val="00332FFF"/>
    <w:rsid w:val="0033332A"/>
    <w:rsid w:val="00333591"/>
    <w:rsid w:val="00333688"/>
    <w:rsid w:val="00333A38"/>
    <w:rsid w:val="0033400E"/>
    <w:rsid w:val="003344F3"/>
    <w:rsid w:val="00334563"/>
    <w:rsid w:val="00334E32"/>
    <w:rsid w:val="00335167"/>
    <w:rsid w:val="00335567"/>
    <w:rsid w:val="00335640"/>
    <w:rsid w:val="00335B27"/>
    <w:rsid w:val="00335E0F"/>
    <w:rsid w:val="0033640B"/>
    <w:rsid w:val="003368F4"/>
    <w:rsid w:val="0033699B"/>
    <w:rsid w:val="00337056"/>
    <w:rsid w:val="003379A4"/>
    <w:rsid w:val="00337A1F"/>
    <w:rsid w:val="00337DA1"/>
    <w:rsid w:val="0034040A"/>
    <w:rsid w:val="00340845"/>
    <w:rsid w:val="00340C84"/>
    <w:rsid w:val="00340CA5"/>
    <w:rsid w:val="00340F26"/>
    <w:rsid w:val="00341355"/>
    <w:rsid w:val="0034136D"/>
    <w:rsid w:val="003414F5"/>
    <w:rsid w:val="0034161F"/>
    <w:rsid w:val="00341A24"/>
    <w:rsid w:val="003423B2"/>
    <w:rsid w:val="0034291C"/>
    <w:rsid w:val="00342C43"/>
    <w:rsid w:val="00342C84"/>
    <w:rsid w:val="00343490"/>
    <w:rsid w:val="003434A7"/>
    <w:rsid w:val="003436CD"/>
    <w:rsid w:val="003447C6"/>
    <w:rsid w:val="00344B74"/>
    <w:rsid w:val="00344D38"/>
    <w:rsid w:val="00345710"/>
    <w:rsid w:val="003457D8"/>
    <w:rsid w:val="0034582A"/>
    <w:rsid w:val="00346192"/>
    <w:rsid w:val="00346215"/>
    <w:rsid w:val="00346222"/>
    <w:rsid w:val="003464A4"/>
    <w:rsid w:val="00346628"/>
    <w:rsid w:val="003466E9"/>
    <w:rsid w:val="003468C1"/>
    <w:rsid w:val="00347165"/>
    <w:rsid w:val="003471CF"/>
    <w:rsid w:val="00347912"/>
    <w:rsid w:val="00347A3A"/>
    <w:rsid w:val="00347BE4"/>
    <w:rsid w:val="00350773"/>
    <w:rsid w:val="00350822"/>
    <w:rsid w:val="00350959"/>
    <w:rsid w:val="00350A6A"/>
    <w:rsid w:val="00350C65"/>
    <w:rsid w:val="003511F4"/>
    <w:rsid w:val="003514BB"/>
    <w:rsid w:val="0035157A"/>
    <w:rsid w:val="00351697"/>
    <w:rsid w:val="0035178B"/>
    <w:rsid w:val="0035195A"/>
    <w:rsid w:val="0035197D"/>
    <w:rsid w:val="00351BA2"/>
    <w:rsid w:val="00351EC6"/>
    <w:rsid w:val="00352080"/>
    <w:rsid w:val="00352619"/>
    <w:rsid w:val="00352B4D"/>
    <w:rsid w:val="00353288"/>
    <w:rsid w:val="00353B34"/>
    <w:rsid w:val="00353EFF"/>
    <w:rsid w:val="00354032"/>
    <w:rsid w:val="0035442D"/>
    <w:rsid w:val="00354441"/>
    <w:rsid w:val="0035470D"/>
    <w:rsid w:val="003548E5"/>
    <w:rsid w:val="00354948"/>
    <w:rsid w:val="00354B95"/>
    <w:rsid w:val="00355141"/>
    <w:rsid w:val="00355484"/>
    <w:rsid w:val="003555C8"/>
    <w:rsid w:val="00355878"/>
    <w:rsid w:val="00355A93"/>
    <w:rsid w:val="00355CEF"/>
    <w:rsid w:val="00356962"/>
    <w:rsid w:val="00356DF6"/>
    <w:rsid w:val="0035749C"/>
    <w:rsid w:val="003574B1"/>
    <w:rsid w:val="00357BD2"/>
    <w:rsid w:val="00357C64"/>
    <w:rsid w:val="00357CCF"/>
    <w:rsid w:val="00357F12"/>
    <w:rsid w:val="0036019C"/>
    <w:rsid w:val="003602E9"/>
    <w:rsid w:val="003608A9"/>
    <w:rsid w:val="0036141D"/>
    <w:rsid w:val="00361551"/>
    <w:rsid w:val="003615AB"/>
    <w:rsid w:val="00361AEF"/>
    <w:rsid w:val="00361F3B"/>
    <w:rsid w:val="00362121"/>
    <w:rsid w:val="00362183"/>
    <w:rsid w:val="00362530"/>
    <w:rsid w:val="0036259B"/>
    <w:rsid w:val="00362A65"/>
    <w:rsid w:val="00362F92"/>
    <w:rsid w:val="00363009"/>
    <w:rsid w:val="003630D2"/>
    <w:rsid w:val="0036344D"/>
    <w:rsid w:val="00363833"/>
    <w:rsid w:val="00363C32"/>
    <w:rsid w:val="00363C94"/>
    <w:rsid w:val="00363FB9"/>
    <w:rsid w:val="003642E5"/>
    <w:rsid w:val="00364702"/>
    <w:rsid w:val="00364A8B"/>
    <w:rsid w:val="00364BC6"/>
    <w:rsid w:val="00364E9A"/>
    <w:rsid w:val="00364EAF"/>
    <w:rsid w:val="003650E3"/>
    <w:rsid w:val="003655C5"/>
    <w:rsid w:val="00365F63"/>
    <w:rsid w:val="00366196"/>
    <w:rsid w:val="003661DD"/>
    <w:rsid w:val="00366615"/>
    <w:rsid w:val="00366CE7"/>
    <w:rsid w:val="00367673"/>
    <w:rsid w:val="00367923"/>
    <w:rsid w:val="0037036D"/>
    <w:rsid w:val="00370514"/>
    <w:rsid w:val="003708A9"/>
    <w:rsid w:val="00370DB8"/>
    <w:rsid w:val="003710C1"/>
    <w:rsid w:val="003713A6"/>
    <w:rsid w:val="00371662"/>
    <w:rsid w:val="0037179E"/>
    <w:rsid w:val="00371AF3"/>
    <w:rsid w:val="00372227"/>
    <w:rsid w:val="003722C0"/>
    <w:rsid w:val="003726D1"/>
    <w:rsid w:val="00372C7B"/>
    <w:rsid w:val="00372F6A"/>
    <w:rsid w:val="00373505"/>
    <w:rsid w:val="003735BD"/>
    <w:rsid w:val="00373677"/>
    <w:rsid w:val="00373B53"/>
    <w:rsid w:val="00373B79"/>
    <w:rsid w:val="00373C97"/>
    <w:rsid w:val="00374112"/>
    <w:rsid w:val="0037439C"/>
    <w:rsid w:val="003743C0"/>
    <w:rsid w:val="00374A1A"/>
    <w:rsid w:val="00374DB5"/>
    <w:rsid w:val="00375AE8"/>
    <w:rsid w:val="00375F7D"/>
    <w:rsid w:val="0037618D"/>
    <w:rsid w:val="00376574"/>
    <w:rsid w:val="003766F1"/>
    <w:rsid w:val="0037692B"/>
    <w:rsid w:val="00376E7E"/>
    <w:rsid w:val="00377662"/>
    <w:rsid w:val="00380430"/>
    <w:rsid w:val="00380608"/>
    <w:rsid w:val="00380857"/>
    <w:rsid w:val="00380893"/>
    <w:rsid w:val="00380FBE"/>
    <w:rsid w:val="003812F2"/>
    <w:rsid w:val="003814B2"/>
    <w:rsid w:val="003815AB"/>
    <w:rsid w:val="00381723"/>
    <w:rsid w:val="0038192C"/>
    <w:rsid w:val="00382186"/>
    <w:rsid w:val="003821B9"/>
    <w:rsid w:val="00382495"/>
    <w:rsid w:val="00382913"/>
    <w:rsid w:val="003829BA"/>
    <w:rsid w:val="00382C46"/>
    <w:rsid w:val="00382D20"/>
    <w:rsid w:val="0038361B"/>
    <w:rsid w:val="00383963"/>
    <w:rsid w:val="00383A9E"/>
    <w:rsid w:val="00383ABD"/>
    <w:rsid w:val="00383B6D"/>
    <w:rsid w:val="00383D30"/>
    <w:rsid w:val="00383D3F"/>
    <w:rsid w:val="00383F56"/>
    <w:rsid w:val="003845C1"/>
    <w:rsid w:val="00384643"/>
    <w:rsid w:val="00384765"/>
    <w:rsid w:val="00384D07"/>
    <w:rsid w:val="00384E8D"/>
    <w:rsid w:val="00384FC4"/>
    <w:rsid w:val="00385176"/>
    <w:rsid w:val="00385560"/>
    <w:rsid w:val="00385608"/>
    <w:rsid w:val="00385614"/>
    <w:rsid w:val="0038594F"/>
    <w:rsid w:val="003859B3"/>
    <w:rsid w:val="00385EF2"/>
    <w:rsid w:val="00385F86"/>
    <w:rsid w:val="0038625F"/>
    <w:rsid w:val="00386B44"/>
    <w:rsid w:val="00386C81"/>
    <w:rsid w:val="00386F5C"/>
    <w:rsid w:val="00387435"/>
    <w:rsid w:val="003879DB"/>
    <w:rsid w:val="00390103"/>
    <w:rsid w:val="00390672"/>
    <w:rsid w:val="00390810"/>
    <w:rsid w:val="00390A0A"/>
    <w:rsid w:val="00390E3B"/>
    <w:rsid w:val="003913A3"/>
    <w:rsid w:val="003918A9"/>
    <w:rsid w:val="00391D43"/>
    <w:rsid w:val="0039245A"/>
    <w:rsid w:val="0039266F"/>
    <w:rsid w:val="00392DE0"/>
    <w:rsid w:val="003930F6"/>
    <w:rsid w:val="00393297"/>
    <w:rsid w:val="0039388F"/>
    <w:rsid w:val="00394368"/>
    <w:rsid w:val="003945D6"/>
    <w:rsid w:val="00394686"/>
    <w:rsid w:val="00394992"/>
    <w:rsid w:val="003963EF"/>
    <w:rsid w:val="00396BB5"/>
    <w:rsid w:val="00396F40"/>
    <w:rsid w:val="0039700F"/>
    <w:rsid w:val="00397392"/>
    <w:rsid w:val="00397792"/>
    <w:rsid w:val="003977BD"/>
    <w:rsid w:val="00397CBE"/>
    <w:rsid w:val="00397DEC"/>
    <w:rsid w:val="003A01D0"/>
    <w:rsid w:val="003A045F"/>
    <w:rsid w:val="003A05FA"/>
    <w:rsid w:val="003A1578"/>
    <w:rsid w:val="003A172F"/>
    <w:rsid w:val="003A242C"/>
    <w:rsid w:val="003A2BDF"/>
    <w:rsid w:val="003A2C77"/>
    <w:rsid w:val="003A3DBB"/>
    <w:rsid w:val="003A415E"/>
    <w:rsid w:val="003A43EB"/>
    <w:rsid w:val="003A440D"/>
    <w:rsid w:val="003A44AE"/>
    <w:rsid w:val="003A485B"/>
    <w:rsid w:val="003A4D7E"/>
    <w:rsid w:val="003A4F5C"/>
    <w:rsid w:val="003A5168"/>
    <w:rsid w:val="003A5416"/>
    <w:rsid w:val="003A5539"/>
    <w:rsid w:val="003A57F3"/>
    <w:rsid w:val="003A5848"/>
    <w:rsid w:val="003A5F49"/>
    <w:rsid w:val="003A6055"/>
    <w:rsid w:val="003A63E1"/>
    <w:rsid w:val="003A673A"/>
    <w:rsid w:val="003A68F5"/>
    <w:rsid w:val="003A6FBB"/>
    <w:rsid w:val="003A71F8"/>
    <w:rsid w:val="003A74DC"/>
    <w:rsid w:val="003A7DC8"/>
    <w:rsid w:val="003A7E02"/>
    <w:rsid w:val="003B0150"/>
    <w:rsid w:val="003B05B9"/>
    <w:rsid w:val="003B0BDF"/>
    <w:rsid w:val="003B0E57"/>
    <w:rsid w:val="003B0F2A"/>
    <w:rsid w:val="003B1035"/>
    <w:rsid w:val="003B17BF"/>
    <w:rsid w:val="003B183E"/>
    <w:rsid w:val="003B1BC2"/>
    <w:rsid w:val="003B1BD5"/>
    <w:rsid w:val="003B1D36"/>
    <w:rsid w:val="003B1FAC"/>
    <w:rsid w:val="003B2359"/>
    <w:rsid w:val="003B26ED"/>
    <w:rsid w:val="003B2EB3"/>
    <w:rsid w:val="003B2EBA"/>
    <w:rsid w:val="003B3017"/>
    <w:rsid w:val="003B31A6"/>
    <w:rsid w:val="003B3278"/>
    <w:rsid w:val="003B3380"/>
    <w:rsid w:val="003B3754"/>
    <w:rsid w:val="003B3F3F"/>
    <w:rsid w:val="003B4312"/>
    <w:rsid w:val="003B4B87"/>
    <w:rsid w:val="003B504A"/>
    <w:rsid w:val="003B59A9"/>
    <w:rsid w:val="003B5A30"/>
    <w:rsid w:val="003B612E"/>
    <w:rsid w:val="003B6235"/>
    <w:rsid w:val="003B6514"/>
    <w:rsid w:val="003B672A"/>
    <w:rsid w:val="003B6744"/>
    <w:rsid w:val="003B67B4"/>
    <w:rsid w:val="003B68A7"/>
    <w:rsid w:val="003B6A28"/>
    <w:rsid w:val="003B6BF5"/>
    <w:rsid w:val="003B77BF"/>
    <w:rsid w:val="003C01A4"/>
    <w:rsid w:val="003C02D8"/>
    <w:rsid w:val="003C0977"/>
    <w:rsid w:val="003C09B2"/>
    <w:rsid w:val="003C0A73"/>
    <w:rsid w:val="003C1136"/>
    <w:rsid w:val="003C15D1"/>
    <w:rsid w:val="003C167C"/>
    <w:rsid w:val="003C1705"/>
    <w:rsid w:val="003C183D"/>
    <w:rsid w:val="003C218F"/>
    <w:rsid w:val="003C2557"/>
    <w:rsid w:val="003C2691"/>
    <w:rsid w:val="003C2BDE"/>
    <w:rsid w:val="003C2F9A"/>
    <w:rsid w:val="003C310A"/>
    <w:rsid w:val="003C3346"/>
    <w:rsid w:val="003C37AE"/>
    <w:rsid w:val="003C3B7A"/>
    <w:rsid w:val="003C44EC"/>
    <w:rsid w:val="003C4561"/>
    <w:rsid w:val="003C4E11"/>
    <w:rsid w:val="003C4FE2"/>
    <w:rsid w:val="003C521B"/>
    <w:rsid w:val="003C542A"/>
    <w:rsid w:val="003C543B"/>
    <w:rsid w:val="003C5606"/>
    <w:rsid w:val="003C5BF8"/>
    <w:rsid w:val="003C61AB"/>
    <w:rsid w:val="003C6800"/>
    <w:rsid w:val="003C7C43"/>
    <w:rsid w:val="003D014F"/>
    <w:rsid w:val="003D054D"/>
    <w:rsid w:val="003D1022"/>
    <w:rsid w:val="003D12B8"/>
    <w:rsid w:val="003D1349"/>
    <w:rsid w:val="003D13C7"/>
    <w:rsid w:val="003D19D8"/>
    <w:rsid w:val="003D1E1E"/>
    <w:rsid w:val="003D1E4B"/>
    <w:rsid w:val="003D1E69"/>
    <w:rsid w:val="003D1FC5"/>
    <w:rsid w:val="003D269F"/>
    <w:rsid w:val="003D2AA9"/>
    <w:rsid w:val="003D2C34"/>
    <w:rsid w:val="003D2E3F"/>
    <w:rsid w:val="003D3389"/>
    <w:rsid w:val="003D36BF"/>
    <w:rsid w:val="003D37FA"/>
    <w:rsid w:val="003D38EA"/>
    <w:rsid w:val="003D44D5"/>
    <w:rsid w:val="003D4667"/>
    <w:rsid w:val="003D4946"/>
    <w:rsid w:val="003D4A81"/>
    <w:rsid w:val="003D4B2F"/>
    <w:rsid w:val="003D4CB6"/>
    <w:rsid w:val="003D511A"/>
    <w:rsid w:val="003D51EA"/>
    <w:rsid w:val="003D53AD"/>
    <w:rsid w:val="003D54DA"/>
    <w:rsid w:val="003D557C"/>
    <w:rsid w:val="003D55A6"/>
    <w:rsid w:val="003D5BCF"/>
    <w:rsid w:val="003D6383"/>
    <w:rsid w:val="003D63AE"/>
    <w:rsid w:val="003D712C"/>
    <w:rsid w:val="003D7A34"/>
    <w:rsid w:val="003D7E03"/>
    <w:rsid w:val="003E02E1"/>
    <w:rsid w:val="003E0CBE"/>
    <w:rsid w:val="003E114C"/>
    <w:rsid w:val="003E1326"/>
    <w:rsid w:val="003E17A8"/>
    <w:rsid w:val="003E19B4"/>
    <w:rsid w:val="003E1A50"/>
    <w:rsid w:val="003E1C51"/>
    <w:rsid w:val="003E1DFE"/>
    <w:rsid w:val="003E1EB1"/>
    <w:rsid w:val="003E278B"/>
    <w:rsid w:val="003E2CE5"/>
    <w:rsid w:val="003E2FC5"/>
    <w:rsid w:val="003E3042"/>
    <w:rsid w:val="003E3106"/>
    <w:rsid w:val="003E36F4"/>
    <w:rsid w:val="003E3738"/>
    <w:rsid w:val="003E3792"/>
    <w:rsid w:val="003E3D10"/>
    <w:rsid w:val="003E4595"/>
    <w:rsid w:val="003E489B"/>
    <w:rsid w:val="003E4A37"/>
    <w:rsid w:val="003E4A6B"/>
    <w:rsid w:val="003E4DCB"/>
    <w:rsid w:val="003E4FDB"/>
    <w:rsid w:val="003E5182"/>
    <w:rsid w:val="003E587C"/>
    <w:rsid w:val="003E6324"/>
    <w:rsid w:val="003E6364"/>
    <w:rsid w:val="003E6620"/>
    <w:rsid w:val="003E6E79"/>
    <w:rsid w:val="003E704D"/>
    <w:rsid w:val="003E71EA"/>
    <w:rsid w:val="003E7568"/>
    <w:rsid w:val="003E760C"/>
    <w:rsid w:val="003E77F5"/>
    <w:rsid w:val="003E7ACA"/>
    <w:rsid w:val="003F0398"/>
    <w:rsid w:val="003F0646"/>
    <w:rsid w:val="003F0F8E"/>
    <w:rsid w:val="003F1224"/>
    <w:rsid w:val="003F13EC"/>
    <w:rsid w:val="003F141A"/>
    <w:rsid w:val="003F15D3"/>
    <w:rsid w:val="003F19DE"/>
    <w:rsid w:val="003F1CDB"/>
    <w:rsid w:val="003F22F7"/>
    <w:rsid w:val="003F2408"/>
    <w:rsid w:val="003F2662"/>
    <w:rsid w:val="003F292C"/>
    <w:rsid w:val="003F2C85"/>
    <w:rsid w:val="003F2EA2"/>
    <w:rsid w:val="003F366C"/>
    <w:rsid w:val="003F371D"/>
    <w:rsid w:val="003F3913"/>
    <w:rsid w:val="003F3A50"/>
    <w:rsid w:val="003F3A87"/>
    <w:rsid w:val="003F3BFA"/>
    <w:rsid w:val="003F422F"/>
    <w:rsid w:val="003F4263"/>
    <w:rsid w:val="003F45D6"/>
    <w:rsid w:val="003F4718"/>
    <w:rsid w:val="003F49C4"/>
    <w:rsid w:val="003F4D87"/>
    <w:rsid w:val="003F4E7D"/>
    <w:rsid w:val="003F5050"/>
    <w:rsid w:val="003F5478"/>
    <w:rsid w:val="003F5532"/>
    <w:rsid w:val="003F56D0"/>
    <w:rsid w:val="003F5A0D"/>
    <w:rsid w:val="003F5B9F"/>
    <w:rsid w:val="003F5D2D"/>
    <w:rsid w:val="003F5E32"/>
    <w:rsid w:val="003F5F34"/>
    <w:rsid w:val="003F6308"/>
    <w:rsid w:val="003F63C1"/>
    <w:rsid w:val="003F6495"/>
    <w:rsid w:val="003F64BA"/>
    <w:rsid w:val="003F7535"/>
    <w:rsid w:val="003F7809"/>
    <w:rsid w:val="003F7837"/>
    <w:rsid w:val="003F78B5"/>
    <w:rsid w:val="003F7B4B"/>
    <w:rsid w:val="00400397"/>
    <w:rsid w:val="00400511"/>
    <w:rsid w:val="00401B80"/>
    <w:rsid w:val="004021AC"/>
    <w:rsid w:val="0040287F"/>
    <w:rsid w:val="004032DB"/>
    <w:rsid w:val="0040342D"/>
    <w:rsid w:val="0040347A"/>
    <w:rsid w:val="0040379F"/>
    <w:rsid w:val="004037C8"/>
    <w:rsid w:val="00403BA9"/>
    <w:rsid w:val="00403DF2"/>
    <w:rsid w:val="004047E0"/>
    <w:rsid w:val="004048AD"/>
    <w:rsid w:val="00404ADF"/>
    <w:rsid w:val="00404AE7"/>
    <w:rsid w:val="00404B06"/>
    <w:rsid w:val="00404C1D"/>
    <w:rsid w:val="00404EC5"/>
    <w:rsid w:val="00404EFD"/>
    <w:rsid w:val="0040522C"/>
    <w:rsid w:val="00405637"/>
    <w:rsid w:val="00405C0D"/>
    <w:rsid w:val="00405E31"/>
    <w:rsid w:val="004062C9"/>
    <w:rsid w:val="004064F2"/>
    <w:rsid w:val="00406D93"/>
    <w:rsid w:val="00406EA4"/>
    <w:rsid w:val="0040735F"/>
    <w:rsid w:val="00407615"/>
    <w:rsid w:val="00407AED"/>
    <w:rsid w:val="004108D8"/>
    <w:rsid w:val="00410A84"/>
    <w:rsid w:val="00410B60"/>
    <w:rsid w:val="00410CEB"/>
    <w:rsid w:val="004115E1"/>
    <w:rsid w:val="00411B0E"/>
    <w:rsid w:val="00411DCB"/>
    <w:rsid w:val="00412049"/>
    <w:rsid w:val="00412D5E"/>
    <w:rsid w:val="0041337D"/>
    <w:rsid w:val="004135AC"/>
    <w:rsid w:val="004139DB"/>
    <w:rsid w:val="00413C2E"/>
    <w:rsid w:val="00414660"/>
    <w:rsid w:val="00414816"/>
    <w:rsid w:val="00414A19"/>
    <w:rsid w:val="004151B9"/>
    <w:rsid w:val="0041594A"/>
    <w:rsid w:val="004159FA"/>
    <w:rsid w:val="004160DC"/>
    <w:rsid w:val="0041654F"/>
    <w:rsid w:val="00416D5A"/>
    <w:rsid w:val="00417169"/>
    <w:rsid w:val="0041728B"/>
    <w:rsid w:val="004174F5"/>
    <w:rsid w:val="00417736"/>
    <w:rsid w:val="00417AE9"/>
    <w:rsid w:val="004203E9"/>
    <w:rsid w:val="00420735"/>
    <w:rsid w:val="00421119"/>
    <w:rsid w:val="0042131E"/>
    <w:rsid w:val="0042132C"/>
    <w:rsid w:val="00421374"/>
    <w:rsid w:val="00421BD7"/>
    <w:rsid w:val="00421D88"/>
    <w:rsid w:val="00422415"/>
    <w:rsid w:val="0042259B"/>
    <w:rsid w:val="00422642"/>
    <w:rsid w:val="00422CC4"/>
    <w:rsid w:val="00422F49"/>
    <w:rsid w:val="0042367B"/>
    <w:rsid w:val="004239B5"/>
    <w:rsid w:val="00423F0F"/>
    <w:rsid w:val="004243D3"/>
    <w:rsid w:val="00424809"/>
    <w:rsid w:val="00424C66"/>
    <w:rsid w:val="00425879"/>
    <w:rsid w:val="00425E72"/>
    <w:rsid w:val="00425ED5"/>
    <w:rsid w:val="0042606D"/>
    <w:rsid w:val="00426236"/>
    <w:rsid w:val="00426821"/>
    <w:rsid w:val="00426873"/>
    <w:rsid w:val="004272BA"/>
    <w:rsid w:val="004274C9"/>
    <w:rsid w:val="00427596"/>
    <w:rsid w:val="004276E4"/>
    <w:rsid w:val="004279C9"/>
    <w:rsid w:val="00427A43"/>
    <w:rsid w:val="0043057A"/>
    <w:rsid w:val="0043086D"/>
    <w:rsid w:val="00430FFD"/>
    <w:rsid w:val="00431440"/>
    <w:rsid w:val="004315A8"/>
    <w:rsid w:val="004315CB"/>
    <w:rsid w:val="0043184A"/>
    <w:rsid w:val="00431B0F"/>
    <w:rsid w:val="00431B69"/>
    <w:rsid w:val="00431DF9"/>
    <w:rsid w:val="004324BF"/>
    <w:rsid w:val="004331B5"/>
    <w:rsid w:val="004335FE"/>
    <w:rsid w:val="00433745"/>
    <w:rsid w:val="00433749"/>
    <w:rsid w:val="00433B23"/>
    <w:rsid w:val="00433DFF"/>
    <w:rsid w:val="00433EBF"/>
    <w:rsid w:val="004346B8"/>
    <w:rsid w:val="00434F45"/>
    <w:rsid w:val="00435067"/>
    <w:rsid w:val="00435380"/>
    <w:rsid w:val="0043558F"/>
    <w:rsid w:val="004356CC"/>
    <w:rsid w:val="0043572F"/>
    <w:rsid w:val="00435CED"/>
    <w:rsid w:val="00436131"/>
    <w:rsid w:val="00436459"/>
    <w:rsid w:val="004364E4"/>
    <w:rsid w:val="00436615"/>
    <w:rsid w:val="004369B0"/>
    <w:rsid w:val="00436E1E"/>
    <w:rsid w:val="004371A8"/>
    <w:rsid w:val="0043752D"/>
    <w:rsid w:val="004379DD"/>
    <w:rsid w:val="00437A20"/>
    <w:rsid w:val="00437B63"/>
    <w:rsid w:val="00437DE6"/>
    <w:rsid w:val="00437E9E"/>
    <w:rsid w:val="00437FCE"/>
    <w:rsid w:val="00437FEE"/>
    <w:rsid w:val="004401B1"/>
    <w:rsid w:val="004407B9"/>
    <w:rsid w:val="00440C92"/>
    <w:rsid w:val="00440CE4"/>
    <w:rsid w:val="00440F12"/>
    <w:rsid w:val="00440F84"/>
    <w:rsid w:val="0044101D"/>
    <w:rsid w:val="00441460"/>
    <w:rsid w:val="004414A1"/>
    <w:rsid w:val="004414BB"/>
    <w:rsid w:val="004415F2"/>
    <w:rsid w:val="004417C7"/>
    <w:rsid w:val="00442175"/>
    <w:rsid w:val="004422EF"/>
    <w:rsid w:val="00442311"/>
    <w:rsid w:val="00442ABC"/>
    <w:rsid w:val="00443003"/>
    <w:rsid w:val="0044344F"/>
    <w:rsid w:val="00443708"/>
    <w:rsid w:val="00443933"/>
    <w:rsid w:val="00443951"/>
    <w:rsid w:val="00443A39"/>
    <w:rsid w:val="00443F57"/>
    <w:rsid w:val="00443F79"/>
    <w:rsid w:val="004441A9"/>
    <w:rsid w:val="00444754"/>
    <w:rsid w:val="004448E4"/>
    <w:rsid w:val="004452BC"/>
    <w:rsid w:val="0044578D"/>
    <w:rsid w:val="00445B7E"/>
    <w:rsid w:val="00446280"/>
    <w:rsid w:val="004469F6"/>
    <w:rsid w:val="00446A76"/>
    <w:rsid w:val="00446B09"/>
    <w:rsid w:val="00446C1E"/>
    <w:rsid w:val="00446F02"/>
    <w:rsid w:val="0044759C"/>
    <w:rsid w:val="004476CF"/>
    <w:rsid w:val="00447C92"/>
    <w:rsid w:val="00450083"/>
    <w:rsid w:val="00450358"/>
    <w:rsid w:val="004506D8"/>
    <w:rsid w:val="00450A0C"/>
    <w:rsid w:val="00450B38"/>
    <w:rsid w:val="00450C4D"/>
    <w:rsid w:val="004510F8"/>
    <w:rsid w:val="004511E8"/>
    <w:rsid w:val="00451315"/>
    <w:rsid w:val="00451455"/>
    <w:rsid w:val="00451820"/>
    <w:rsid w:val="004519E0"/>
    <w:rsid w:val="004525D7"/>
    <w:rsid w:val="004528B5"/>
    <w:rsid w:val="00452D82"/>
    <w:rsid w:val="00452E9F"/>
    <w:rsid w:val="004531F9"/>
    <w:rsid w:val="00453272"/>
    <w:rsid w:val="0045396F"/>
    <w:rsid w:val="00453BD6"/>
    <w:rsid w:val="00453DDA"/>
    <w:rsid w:val="00453E4F"/>
    <w:rsid w:val="00453F1A"/>
    <w:rsid w:val="00453FCC"/>
    <w:rsid w:val="004540DB"/>
    <w:rsid w:val="00454118"/>
    <w:rsid w:val="0045509E"/>
    <w:rsid w:val="00455650"/>
    <w:rsid w:val="00455CB6"/>
    <w:rsid w:val="00455F86"/>
    <w:rsid w:val="0045604D"/>
    <w:rsid w:val="004562CB"/>
    <w:rsid w:val="00456425"/>
    <w:rsid w:val="00456701"/>
    <w:rsid w:val="00456843"/>
    <w:rsid w:val="004568DE"/>
    <w:rsid w:val="00456D28"/>
    <w:rsid w:val="00456D43"/>
    <w:rsid w:val="00456F04"/>
    <w:rsid w:val="00457938"/>
    <w:rsid w:val="004600CF"/>
    <w:rsid w:val="00460129"/>
    <w:rsid w:val="00460521"/>
    <w:rsid w:val="004605C6"/>
    <w:rsid w:val="00460DBA"/>
    <w:rsid w:val="00461154"/>
    <w:rsid w:val="004611D3"/>
    <w:rsid w:val="0046179A"/>
    <w:rsid w:val="004618A2"/>
    <w:rsid w:val="004618B2"/>
    <w:rsid w:val="00461A37"/>
    <w:rsid w:val="00462007"/>
    <w:rsid w:val="004627D2"/>
    <w:rsid w:val="00462E1C"/>
    <w:rsid w:val="00463003"/>
    <w:rsid w:val="004631CE"/>
    <w:rsid w:val="004632E6"/>
    <w:rsid w:val="0046398B"/>
    <w:rsid w:val="004639B4"/>
    <w:rsid w:val="00463A92"/>
    <w:rsid w:val="00463D4D"/>
    <w:rsid w:val="00463E3E"/>
    <w:rsid w:val="00463F94"/>
    <w:rsid w:val="0046420D"/>
    <w:rsid w:val="004644AA"/>
    <w:rsid w:val="0046464B"/>
    <w:rsid w:val="004646CE"/>
    <w:rsid w:val="00464DCE"/>
    <w:rsid w:val="00464E67"/>
    <w:rsid w:val="004650B6"/>
    <w:rsid w:val="004651A2"/>
    <w:rsid w:val="004652E0"/>
    <w:rsid w:val="00465624"/>
    <w:rsid w:val="00465A69"/>
    <w:rsid w:val="00465A86"/>
    <w:rsid w:val="00465B88"/>
    <w:rsid w:val="00466921"/>
    <w:rsid w:val="00466DC4"/>
    <w:rsid w:val="00466E1C"/>
    <w:rsid w:val="00466F82"/>
    <w:rsid w:val="00466FB2"/>
    <w:rsid w:val="0046750D"/>
    <w:rsid w:val="004678A4"/>
    <w:rsid w:val="00467956"/>
    <w:rsid w:val="004679B2"/>
    <w:rsid w:val="00467A59"/>
    <w:rsid w:val="00470B58"/>
    <w:rsid w:val="00470F73"/>
    <w:rsid w:val="00471306"/>
    <w:rsid w:val="004713F6"/>
    <w:rsid w:val="0047154E"/>
    <w:rsid w:val="004717DF"/>
    <w:rsid w:val="004717EB"/>
    <w:rsid w:val="00471ACE"/>
    <w:rsid w:val="00471CDA"/>
    <w:rsid w:val="0047288B"/>
    <w:rsid w:val="00472B02"/>
    <w:rsid w:val="00472C9B"/>
    <w:rsid w:val="00473310"/>
    <w:rsid w:val="0047335F"/>
    <w:rsid w:val="004737B6"/>
    <w:rsid w:val="00473932"/>
    <w:rsid w:val="00473EBF"/>
    <w:rsid w:val="00474347"/>
    <w:rsid w:val="00474DA2"/>
    <w:rsid w:val="00475291"/>
    <w:rsid w:val="0047578B"/>
    <w:rsid w:val="004757FC"/>
    <w:rsid w:val="004759CB"/>
    <w:rsid w:val="00475BC7"/>
    <w:rsid w:val="00476233"/>
    <w:rsid w:val="00476DCB"/>
    <w:rsid w:val="00476E3D"/>
    <w:rsid w:val="00477CF6"/>
    <w:rsid w:val="00480637"/>
    <w:rsid w:val="0048075C"/>
    <w:rsid w:val="00480B92"/>
    <w:rsid w:val="00481653"/>
    <w:rsid w:val="00481655"/>
    <w:rsid w:val="00481706"/>
    <w:rsid w:val="00481762"/>
    <w:rsid w:val="00481795"/>
    <w:rsid w:val="00481BF0"/>
    <w:rsid w:val="00481C18"/>
    <w:rsid w:val="00481D5B"/>
    <w:rsid w:val="0048226F"/>
    <w:rsid w:val="00482723"/>
    <w:rsid w:val="004827FA"/>
    <w:rsid w:val="00482818"/>
    <w:rsid w:val="00482B23"/>
    <w:rsid w:val="00482D9F"/>
    <w:rsid w:val="00482DB5"/>
    <w:rsid w:val="00482F84"/>
    <w:rsid w:val="0048334A"/>
    <w:rsid w:val="0048336D"/>
    <w:rsid w:val="00483C74"/>
    <w:rsid w:val="00483F20"/>
    <w:rsid w:val="004848A5"/>
    <w:rsid w:val="00484AB0"/>
    <w:rsid w:val="00484BE8"/>
    <w:rsid w:val="00484BFF"/>
    <w:rsid w:val="00484C01"/>
    <w:rsid w:val="00484CDA"/>
    <w:rsid w:val="00484D1B"/>
    <w:rsid w:val="00484DC0"/>
    <w:rsid w:val="00484E3F"/>
    <w:rsid w:val="004850A1"/>
    <w:rsid w:val="00485AD6"/>
    <w:rsid w:val="00485B7B"/>
    <w:rsid w:val="00485FED"/>
    <w:rsid w:val="00486138"/>
    <w:rsid w:val="00486156"/>
    <w:rsid w:val="00486ECC"/>
    <w:rsid w:val="00487166"/>
    <w:rsid w:val="00487E6E"/>
    <w:rsid w:val="0049001B"/>
    <w:rsid w:val="0049024F"/>
    <w:rsid w:val="00490DC3"/>
    <w:rsid w:val="00490FCB"/>
    <w:rsid w:val="00491DBA"/>
    <w:rsid w:val="00492313"/>
    <w:rsid w:val="0049296C"/>
    <w:rsid w:val="00492A0A"/>
    <w:rsid w:val="00492D4C"/>
    <w:rsid w:val="004930D3"/>
    <w:rsid w:val="00493C50"/>
    <w:rsid w:val="00493FBF"/>
    <w:rsid w:val="00494555"/>
    <w:rsid w:val="0049476F"/>
    <w:rsid w:val="0049489E"/>
    <w:rsid w:val="004949C6"/>
    <w:rsid w:val="00494D55"/>
    <w:rsid w:val="00495693"/>
    <w:rsid w:val="00495F37"/>
    <w:rsid w:val="004963C1"/>
    <w:rsid w:val="00496BEC"/>
    <w:rsid w:val="00497617"/>
    <w:rsid w:val="00497759"/>
    <w:rsid w:val="0049790E"/>
    <w:rsid w:val="00497C93"/>
    <w:rsid w:val="00497CA0"/>
    <w:rsid w:val="00497FAD"/>
    <w:rsid w:val="004A024E"/>
    <w:rsid w:val="004A0621"/>
    <w:rsid w:val="004A07DB"/>
    <w:rsid w:val="004A0966"/>
    <w:rsid w:val="004A0B8A"/>
    <w:rsid w:val="004A0CD3"/>
    <w:rsid w:val="004A0DD7"/>
    <w:rsid w:val="004A0EB4"/>
    <w:rsid w:val="004A118A"/>
    <w:rsid w:val="004A11DC"/>
    <w:rsid w:val="004A120C"/>
    <w:rsid w:val="004A1361"/>
    <w:rsid w:val="004A15FE"/>
    <w:rsid w:val="004A1A5B"/>
    <w:rsid w:val="004A22C4"/>
    <w:rsid w:val="004A256B"/>
    <w:rsid w:val="004A2618"/>
    <w:rsid w:val="004A29A9"/>
    <w:rsid w:val="004A29CC"/>
    <w:rsid w:val="004A2CFC"/>
    <w:rsid w:val="004A2F55"/>
    <w:rsid w:val="004A3049"/>
    <w:rsid w:val="004A30CC"/>
    <w:rsid w:val="004A34FF"/>
    <w:rsid w:val="004A3547"/>
    <w:rsid w:val="004A3966"/>
    <w:rsid w:val="004A396B"/>
    <w:rsid w:val="004A3AD9"/>
    <w:rsid w:val="004A3AED"/>
    <w:rsid w:val="004A3C2A"/>
    <w:rsid w:val="004A402D"/>
    <w:rsid w:val="004A4379"/>
    <w:rsid w:val="004A451F"/>
    <w:rsid w:val="004A4A88"/>
    <w:rsid w:val="004A55C2"/>
    <w:rsid w:val="004A569E"/>
    <w:rsid w:val="004A58B1"/>
    <w:rsid w:val="004A59D6"/>
    <w:rsid w:val="004A5B5A"/>
    <w:rsid w:val="004A5FEA"/>
    <w:rsid w:val="004A6491"/>
    <w:rsid w:val="004A64E3"/>
    <w:rsid w:val="004A6554"/>
    <w:rsid w:val="004A67AC"/>
    <w:rsid w:val="004A6E56"/>
    <w:rsid w:val="004A7457"/>
    <w:rsid w:val="004A7496"/>
    <w:rsid w:val="004B071D"/>
    <w:rsid w:val="004B0CE5"/>
    <w:rsid w:val="004B0DC4"/>
    <w:rsid w:val="004B0F68"/>
    <w:rsid w:val="004B18D5"/>
    <w:rsid w:val="004B1926"/>
    <w:rsid w:val="004B1AB4"/>
    <w:rsid w:val="004B1D4F"/>
    <w:rsid w:val="004B1E12"/>
    <w:rsid w:val="004B21C4"/>
    <w:rsid w:val="004B2234"/>
    <w:rsid w:val="004B2463"/>
    <w:rsid w:val="004B26B9"/>
    <w:rsid w:val="004B2761"/>
    <w:rsid w:val="004B27B5"/>
    <w:rsid w:val="004B2AF2"/>
    <w:rsid w:val="004B2B0B"/>
    <w:rsid w:val="004B2D1A"/>
    <w:rsid w:val="004B2FEB"/>
    <w:rsid w:val="004B31D3"/>
    <w:rsid w:val="004B356A"/>
    <w:rsid w:val="004B3591"/>
    <w:rsid w:val="004B3750"/>
    <w:rsid w:val="004B3A82"/>
    <w:rsid w:val="004B3AA7"/>
    <w:rsid w:val="004B40DA"/>
    <w:rsid w:val="004B4372"/>
    <w:rsid w:val="004B442D"/>
    <w:rsid w:val="004B4585"/>
    <w:rsid w:val="004B45A7"/>
    <w:rsid w:val="004B4761"/>
    <w:rsid w:val="004B4E30"/>
    <w:rsid w:val="004B5112"/>
    <w:rsid w:val="004B5478"/>
    <w:rsid w:val="004B5BBD"/>
    <w:rsid w:val="004B6226"/>
    <w:rsid w:val="004B62A1"/>
    <w:rsid w:val="004B6AEA"/>
    <w:rsid w:val="004B708A"/>
    <w:rsid w:val="004B766E"/>
    <w:rsid w:val="004C031E"/>
    <w:rsid w:val="004C0709"/>
    <w:rsid w:val="004C087A"/>
    <w:rsid w:val="004C0996"/>
    <w:rsid w:val="004C09B1"/>
    <w:rsid w:val="004C0D50"/>
    <w:rsid w:val="004C1299"/>
    <w:rsid w:val="004C13C2"/>
    <w:rsid w:val="004C172D"/>
    <w:rsid w:val="004C1ABE"/>
    <w:rsid w:val="004C1CAF"/>
    <w:rsid w:val="004C20C0"/>
    <w:rsid w:val="004C227F"/>
    <w:rsid w:val="004C3D3D"/>
    <w:rsid w:val="004C4400"/>
    <w:rsid w:val="004C4A31"/>
    <w:rsid w:val="004C4B66"/>
    <w:rsid w:val="004C4C73"/>
    <w:rsid w:val="004C541F"/>
    <w:rsid w:val="004C577A"/>
    <w:rsid w:val="004C5DC2"/>
    <w:rsid w:val="004C6055"/>
    <w:rsid w:val="004C6936"/>
    <w:rsid w:val="004C697D"/>
    <w:rsid w:val="004C6DAA"/>
    <w:rsid w:val="004C6E03"/>
    <w:rsid w:val="004C7306"/>
    <w:rsid w:val="004C732D"/>
    <w:rsid w:val="004C79F5"/>
    <w:rsid w:val="004C7A03"/>
    <w:rsid w:val="004C7CA5"/>
    <w:rsid w:val="004D0186"/>
    <w:rsid w:val="004D06DB"/>
    <w:rsid w:val="004D076A"/>
    <w:rsid w:val="004D15C2"/>
    <w:rsid w:val="004D19A9"/>
    <w:rsid w:val="004D1DED"/>
    <w:rsid w:val="004D1DF5"/>
    <w:rsid w:val="004D2036"/>
    <w:rsid w:val="004D25BD"/>
    <w:rsid w:val="004D2711"/>
    <w:rsid w:val="004D2809"/>
    <w:rsid w:val="004D2839"/>
    <w:rsid w:val="004D2BDD"/>
    <w:rsid w:val="004D2EA3"/>
    <w:rsid w:val="004D2FAD"/>
    <w:rsid w:val="004D328E"/>
    <w:rsid w:val="004D3303"/>
    <w:rsid w:val="004D404D"/>
    <w:rsid w:val="004D40BD"/>
    <w:rsid w:val="004D4565"/>
    <w:rsid w:val="004D45C5"/>
    <w:rsid w:val="004D49C2"/>
    <w:rsid w:val="004D4B25"/>
    <w:rsid w:val="004D5224"/>
    <w:rsid w:val="004D5FAC"/>
    <w:rsid w:val="004D6228"/>
    <w:rsid w:val="004D641F"/>
    <w:rsid w:val="004D717A"/>
    <w:rsid w:val="004D75C1"/>
    <w:rsid w:val="004D785F"/>
    <w:rsid w:val="004D7C07"/>
    <w:rsid w:val="004D7C1D"/>
    <w:rsid w:val="004D7F77"/>
    <w:rsid w:val="004E03CE"/>
    <w:rsid w:val="004E05FB"/>
    <w:rsid w:val="004E0A95"/>
    <w:rsid w:val="004E0AE6"/>
    <w:rsid w:val="004E0D48"/>
    <w:rsid w:val="004E1169"/>
    <w:rsid w:val="004E11A5"/>
    <w:rsid w:val="004E1239"/>
    <w:rsid w:val="004E1754"/>
    <w:rsid w:val="004E17C0"/>
    <w:rsid w:val="004E1C6B"/>
    <w:rsid w:val="004E200E"/>
    <w:rsid w:val="004E24EC"/>
    <w:rsid w:val="004E2A91"/>
    <w:rsid w:val="004E2DC8"/>
    <w:rsid w:val="004E2EDA"/>
    <w:rsid w:val="004E2F2D"/>
    <w:rsid w:val="004E3170"/>
    <w:rsid w:val="004E32C0"/>
    <w:rsid w:val="004E42F8"/>
    <w:rsid w:val="004E4592"/>
    <w:rsid w:val="004E4969"/>
    <w:rsid w:val="004E4C3B"/>
    <w:rsid w:val="004E4F30"/>
    <w:rsid w:val="004E52C2"/>
    <w:rsid w:val="004E5BD6"/>
    <w:rsid w:val="004E5DD4"/>
    <w:rsid w:val="004E5DDE"/>
    <w:rsid w:val="004E5F72"/>
    <w:rsid w:val="004E6218"/>
    <w:rsid w:val="004E6396"/>
    <w:rsid w:val="004E660B"/>
    <w:rsid w:val="004E6FB7"/>
    <w:rsid w:val="004E6FF3"/>
    <w:rsid w:val="004E753F"/>
    <w:rsid w:val="004E75BD"/>
    <w:rsid w:val="004E78B3"/>
    <w:rsid w:val="004E7AC7"/>
    <w:rsid w:val="004E7CCF"/>
    <w:rsid w:val="004E7E67"/>
    <w:rsid w:val="004F001E"/>
    <w:rsid w:val="004F00AD"/>
    <w:rsid w:val="004F08D7"/>
    <w:rsid w:val="004F1277"/>
    <w:rsid w:val="004F21FF"/>
    <w:rsid w:val="004F2605"/>
    <w:rsid w:val="004F284D"/>
    <w:rsid w:val="004F2F8A"/>
    <w:rsid w:val="004F2FAD"/>
    <w:rsid w:val="004F325F"/>
    <w:rsid w:val="004F3B6E"/>
    <w:rsid w:val="004F3DA6"/>
    <w:rsid w:val="004F3FBB"/>
    <w:rsid w:val="004F4413"/>
    <w:rsid w:val="004F4667"/>
    <w:rsid w:val="004F485A"/>
    <w:rsid w:val="004F4BC2"/>
    <w:rsid w:val="004F4E42"/>
    <w:rsid w:val="004F50B3"/>
    <w:rsid w:val="004F51A9"/>
    <w:rsid w:val="004F5394"/>
    <w:rsid w:val="004F53FE"/>
    <w:rsid w:val="004F5520"/>
    <w:rsid w:val="004F55B9"/>
    <w:rsid w:val="004F58BD"/>
    <w:rsid w:val="004F594C"/>
    <w:rsid w:val="004F5C6B"/>
    <w:rsid w:val="004F6D5F"/>
    <w:rsid w:val="004F7220"/>
    <w:rsid w:val="004F74A1"/>
    <w:rsid w:val="004F769E"/>
    <w:rsid w:val="004F7A09"/>
    <w:rsid w:val="004F7B4A"/>
    <w:rsid w:val="004F7D25"/>
    <w:rsid w:val="004F7F39"/>
    <w:rsid w:val="00500472"/>
    <w:rsid w:val="00500983"/>
    <w:rsid w:val="00500B47"/>
    <w:rsid w:val="005010E8"/>
    <w:rsid w:val="00501125"/>
    <w:rsid w:val="00501340"/>
    <w:rsid w:val="005016D0"/>
    <w:rsid w:val="0050177D"/>
    <w:rsid w:val="00501C6E"/>
    <w:rsid w:val="00502A55"/>
    <w:rsid w:val="00502C29"/>
    <w:rsid w:val="00502E6E"/>
    <w:rsid w:val="00503266"/>
    <w:rsid w:val="00503A0C"/>
    <w:rsid w:val="00504057"/>
    <w:rsid w:val="005041A6"/>
    <w:rsid w:val="00504A2D"/>
    <w:rsid w:val="00505064"/>
    <w:rsid w:val="005051A9"/>
    <w:rsid w:val="00505476"/>
    <w:rsid w:val="005055F0"/>
    <w:rsid w:val="0050582E"/>
    <w:rsid w:val="005059E5"/>
    <w:rsid w:val="00505BE0"/>
    <w:rsid w:val="00505C0A"/>
    <w:rsid w:val="00505C78"/>
    <w:rsid w:val="00505C81"/>
    <w:rsid w:val="00505FDB"/>
    <w:rsid w:val="00506435"/>
    <w:rsid w:val="00506970"/>
    <w:rsid w:val="00507259"/>
    <w:rsid w:val="0050754D"/>
    <w:rsid w:val="0050788F"/>
    <w:rsid w:val="00507926"/>
    <w:rsid w:val="005101B9"/>
    <w:rsid w:val="005101F5"/>
    <w:rsid w:val="00510329"/>
    <w:rsid w:val="00510486"/>
    <w:rsid w:val="005108C8"/>
    <w:rsid w:val="00510E5D"/>
    <w:rsid w:val="00511046"/>
    <w:rsid w:val="0051123E"/>
    <w:rsid w:val="00511AAB"/>
    <w:rsid w:val="00511B52"/>
    <w:rsid w:val="00511D89"/>
    <w:rsid w:val="00511E60"/>
    <w:rsid w:val="00511F31"/>
    <w:rsid w:val="005120DB"/>
    <w:rsid w:val="00512250"/>
    <w:rsid w:val="005127E2"/>
    <w:rsid w:val="00512967"/>
    <w:rsid w:val="0051302E"/>
    <w:rsid w:val="005139C9"/>
    <w:rsid w:val="00513EC1"/>
    <w:rsid w:val="00514077"/>
    <w:rsid w:val="00514143"/>
    <w:rsid w:val="005142E9"/>
    <w:rsid w:val="00514BF4"/>
    <w:rsid w:val="00514C0E"/>
    <w:rsid w:val="00515046"/>
    <w:rsid w:val="00515861"/>
    <w:rsid w:val="00515938"/>
    <w:rsid w:val="0051670C"/>
    <w:rsid w:val="00517189"/>
    <w:rsid w:val="0052029A"/>
    <w:rsid w:val="005202CB"/>
    <w:rsid w:val="0052052C"/>
    <w:rsid w:val="00520886"/>
    <w:rsid w:val="0052097B"/>
    <w:rsid w:val="00520A81"/>
    <w:rsid w:val="00520C32"/>
    <w:rsid w:val="00521154"/>
    <w:rsid w:val="00521A55"/>
    <w:rsid w:val="00521E47"/>
    <w:rsid w:val="005227AA"/>
    <w:rsid w:val="00522B19"/>
    <w:rsid w:val="00522CE7"/>
    <w:rsid w:val="00523282"/>
    <w:rsid w:val="005235DD"/>
    <w:rsid w:val="0052371D"/>
    <w:rsid w:val="0052403F"/>
    <w:rsid w:val="00524103"/>
    <w:rsid w:val="00524329"/>
    <w:rsid w:val="00524462"/>
    <w:rsid w:val="00524750"/>
    <w:rsid w:val="00524B90"/>
    <w:rsid w:val="00524C0A"/>
    <w:rsid w:val="00524C6D"/>
    <w:rsid w:val="005251BD"/>
    <w:rsid w:val="0052536B"/>
    <w:rsid w:val="005255F4"/>
    <w:rsid w:val="00525881"/>
    <w:rsid w:val="0052592E"/>
    <w:rsid w:val="005259CC"/>
    <w:rsid w:val="00525B8A"/>
    <w:rsid w:val="00525D1E"/>
    <w:rsid w:val="0052672F"/>
    <w:rsid w:val="0052697D"/>
    <w:rsid w:val="00526DD6"/>
    <w:rsid w:val="00526EC1"/>
    <w:rsid w:val="00527219"/>
    <w:rsid w:val="0052723B"/>
    <w:rsid w:val="00527591"/>
    <w:rsid w:val="005278D0"/>
    <w:rsid w:val="00527E3E"/>
    <w:rsid w:val="00527E4B"/>
    <w:rsid w:val="00530167"/>
    <w:rsid w:val="0053058E"/>
    <w:rsid w:val="005305CC"/>
    <w:rsid w:val="005305D6"/>
    <w:rsid w:val="0053071F"/>
    <w:rsid w:val="00531063"/>
    <w:rsid w:val="00531217"/>
    <w:rsid w:val="005314A7"/>
    <w:rsid w:val="00531775"/>
    <w:rsid w:val="00531D36"/>
    <w:rsid w:val="00532AE9"/>
    <w:rsid w:val="00532BEA"/>
    <w:rsid w:val="00532DC5"/>
    <w:rsid w:val="0053318B"/>
    <w:rsid w:val="00533198"/>
    <w:rsid w:val="005332F1"/>
    <w:rsid w:val="005333F7"/>
    <w:rsid w:val="0053349E"/>
    <w:rsid w:val="005338B3"/>
    <w:rsid w:val="00533F24"/>
    <w:rsid w:val="005341F2"/>
    <w:rsid w:val="0053465F"/>
    <w:rsid w:val="0053510D"/>
    <w:rsid w:val="00535561"/>
    <w:rsid w:val="00536343"/>
    <w:rsid w:val="00536CB7"/>
    <w:rsid w:val="00536D52"/>
    <w:rsid w:val="00536ED6"/>
    <w:rsid w:val="0053726B"/>
    <w:rsid w:val="00537491"/>
    <w:rsid w:val="00537823"/>
    <w:rsid w:val="00537D23"/>
    <w:rsid w:val="00540014"/>
    <w:rsid w:val="0054043E"/>
    <w:rsid w:val="00540DB6"/>
    <w:rsid w:val="00540FDC"/>
    <w:rsid w:val="00541118"/>
    <w:rsid w:val="00541B09"/>
    <w:rsid w:val="00541B87"/>
    <w:rsid w:val="00541E52"/>
    <w:rsid w:val="0054218B"/>
    <w:rsid w:val="0054284C"/>
    <w:rsid w:val="00542C8B"/>
    <w:rsid w:val="005430EC"/>
    <w:rsid w:val="005431D8"/>
    <w:rsid w:val="00543228"/>
    <w:rsid w:val="00543371"/>
    <w:rsid w:val="0054343F"/>
    <w:rsid w:val="00543662"/>
    <w:rsid w:val="005437F7"/>
    <w:rsid w:val="0054388E"/>
    <w:rsid w:val="00543A30"/>
    <w:rsid w:val="00543E77"/>
    <w:rsid w:val="00544202"/>
    <w:rsid w:val="00544295"/>
    <w:rsid w:val="00544417"/>
    <w:rsid w:val="005449BA"/>
    <w:rsid w:val="00544A80"/>
    <w:rsid w:val="00545353"/>
    <w:rsid w:val="00545668"/>
    <w:rsid w:val="00545E91"/>
    <w:rsid w:val="00545F59"/>
    <w:rsid w:val="0054602F"/>
    <w:rsid w:val="00546340"/>
    <w:rsid w:val="00546416"/>
    <w:rsid w:val="00546C71"/>
    <w:rsid w:val="00547250"/>
    <w:rsid w:val="0054773A"/>
    <w:rsid w:val="00547743"/>
    <w:rsid w:val="005478B8"/>
    <w:rsid w:val="00547D41"/>
    <w:rsid w:val="00547DAE"/>
    <w:rsid w:val="00547F90"/>
    <w:rsid w:val="005501BD"/>
    <w:rsid w:val="00550211"/>
    <w:rsid w:val="005504BF"/>
    <w:rsid w:val="0055055A"/>
    <w:rsid w:val="0055078B"/>
    <w:rsid w:val="005509AC"/>
    <w:rsid w:val="00550AAC"/>
    <w:rsid w:val="00550B8D"/>
    <w:rsid w:val="00550C22"/>
    <w:rsid w:val="00550F1E"/>
    <w:rsid w:val="0055108D"/>
    <w:rsid w:val="00551102"/>
    <w:rsid w:val="00551136"/>
    <w:rsid w:val="00551721"/>
    <w:rsid w:val="0055198E"/>
    <w:rsid w:val="00551A38"/>
    <w:rsid w:val="00551A3A"/>
    <w:rsid w:val="0055228B"/>
    <w:rsid w:val="005527F8"/>
    <w:rsid w:val="00552DFA"/>
    <w:rsid w:val="00552F79"/>
    <w:rsid w:val="0055374C"/>
    <w:rsid w:val="00553A3E"/>
    <w:rsid w:val="00554657"/>
    <w:rsid w:val="00554BEF"/>
    <w:rsid w:val="00554D0F"/>
    <w:rsid w:val="00554D9F"/>
    <w:rsid w:val="005552D7"/>
    <w:rsid w:val="0055582B"/>
    <w:rsid w:val="00556188"/>
    <w:rsid w:val="00556DD6"/>
    <w:rsid w:val="00557070"/>
    <w:rsid w:val="00557257"/>
    <w:rsid w:val="005572C0"/>
    <w:rsid w:val="0056047A"/>
    <w:rsid w:val="005604EE"/>
    <w:rsid w:val="00560A6A"/>
    <w:rsid w:val="00560CFC"/>
    <w:rsid w:val="00560E20"/>
    <w:rsid w:val="00560FCC"/>
    <w:rsid w:val="0056107A"/>
    <w:rsid w:val="00561451"/>
    <w:rsid w:val="00561997"/>
    <w:rsid w:val="00561AF7"/>
    <w:rsid w:val="00561FE6"/>
    <w:rsid w:val="005622C5"/>
    <w:rsid w:val="005623EF"/>
    <w:rsid w:val="005624FF"/>
    <w:rsid w:val="005628F3"/>
    <w:rsid w:val="00562C24"/>
    <w:rsid w:val="00562C5B"/>
    <w:rsid w:val="00562CEC"/>
    <w:rsid w:val="005630DC"/>
    <w:rsid w:val="00563AC6"/>
    <w:rsid w:val="00563E62"/>
    <w:rsid w:val="00564386"/>
    <w:rsid w:val="005644F1"/>
    <w:rsid w:val="00564563"/>
    <w:rsid w:val="00564684"/>
    <w:rsid w:val="00564883"/>
    <w:rsid w:val="00564DB2"/>
    <w:rsid w:val="00565083"/>
    <w:rsid w:val="005652D2"/>
    <w:rsid w:val="0056548F"/>
    <w:rsid w:val="005656BA"/>
    <w:rsid w:val="00565802"/>
    <w:rsid w:val="005659C4"/>
    <w:rsid w:val="00565B74"/>
    <w:rsid w:val="005663AF"/>
    <w:rsid w:val="00566748"/>
    <w:rsid w:val="00566923"/>
    <w:rsid w:val="00566AA2"/>
    <w:rsid w:val="00566B8B"/>
    <w:rsid w:val="00566E43"/>
    <w:rsid w:val="005672DE"/>
    <w:rsid w:val="00567443"/>
    <w:rsid w:val="00567550"/>
    <w:rsid w:val="005678B9"/>
    <w:rsid w:val="00570015"/>
    <w:rsid w:val="00570BC6"/>
    <w:rsid w:val="00570DA0"/>
    <w:rsid w:val="005712FE"/>
    <w:rsid w:val="0057131C"/>
    <w:rsid w:val="00571391"/>
    <w:rsid w:val="0057139D"/>
    <w:rsid w:val="005713A8"/>
    <w:rsid w:val="0057199B"/>
    <w:rsid w:val="005721CB"/>
    <w:rsid w:val="005722B4"/>
    <w:rsid w:val="00572703"/>
    <w:rsid w:val="0057295A"/>
    <w:rsid w:val="00572A8F"/>
    <w:rsid w:val="00572D2E"/>
    <w:rsid w:val="00572DD1"/>
    <w:rsid w:val="0057339B"/>
    <w:rsid w:val="00573C2B"/>
    <w:rsid w:val="0057468C"/>
    <w:rsid w:val="0057477B"/>
    <w:rsid w:val="005747CA"/>
    <w:rsid w:val="00574929"/>
    <w:rsid w:val="00574DF8"/>
    <w:rsid w:val="0057527C"/>
    <w:rsid w:val="00575503"/>
    <w:rsid w:val="00575656"/>
    <w:rsid w:val="00575864"/>
    <w:rsid w:val="00575908"/>
    <w:rsid w:val="00575B8E"/>
    <w:rsid w:val="00575CB0"/>
    <w:rsid w:val="00575E89"/>
    <w:rsid w:val="005761A3"/>
    <w:rsid w:val="005765B4"/>
    <w:rsid w:val="005769C5"/>
    <w:rsid w:val="005772E5"/>
    <w:rsid w:val="005774C0"/>
    <w:rsid w:val="005774C3"/>
    <w:rsid w:val="00577819"/>
    <w:rsid w:val="005778A3"/>
    <w:rsid w:val="00577DE1"/>
    <w:rsid w:val="00580871"/>
    <w:rsid w:val="00580A8F"/>
    <w:rsid w:val="00580D72"/>
    <w:rsid w:val="00580E35"/>
    <w:rsid w:val="00581102"/>
    <w:rsid w:val="00581228"/>
    <w:rsid w:val="0058146C"/>
    <w:rsid w:val="00581B9C"/>
    <w:rsid w:val="00581DA5"/>
    <w:rsid w:val="00581E3F"/>
    <w:rsid w:val="005825F4"/>
    <w:rsid w:val="00582765"/>
    <w:rsid w:val="005827B1"/>
    <w:rsid w:val="00582978"/>
    <w:rsid w:val="00582F41"/>
    <w:rsid w:val="00583287"/>
    <w:rsid w:val="0058354C"/>
    <w:rsid w:val="00583723"/>
    <w:rsid w:val="00583CA4"/>
    <w:rsid w:val="00583F7D"/>
    <w:rsid w:val="00584103"/>
    <w:rsid w:val="005846A5"/>
    <w:rsid w:val="00584F65"/>
    <w:rsid w:val="00585306"/>
    <w:rsid w:val="0058556B"/>
    <w:rsid w:val="00585B2B"/>
    <w:rsid w:val="00585F27"/>
    <w:rsid w:val="00585FB3"/>
    <w:rsid w:val="00586389"/>
    <w:rsid w:val="00586597"/>
    <w:rsid w:val="005866D3"/>
    <w:rsid w:val="00586785"/>
    <w:rsid w:val="00586CB7"/>
    <w:rsid w:val="005872A8"/>
    <w:rsid w:val="005879B9"/>
    <w:rsid w:val="00587AE7"/>
    <w:rsid w:val="00587C7E"/>
    <w:rsid w:val="00590225"/>
    <w:rsid w:val="005906BC"/>
    <w:rsid w:val="005910A7"/>
    <w:rsid w:val="00591D15"/>
    <w:rsid w:val="00591F7D"/>
    <w:rsid w:val="005921A3"/>
    <w:rsid w:val="005921BC"/>
    <w:rsid w:val="00592400"/>
    <w:rsid w:val="00592808"/>
    <w:rsid w:val="00592A19"/>
    <w:rsid w:val="00592A35"/>
    <w:rsid w:val="00592A6C"/>
    <w:rsid w:val="00592EBA"/>
    <w:rsid w:val="00593138"/>
    <w:rsid w:val="005931BB"/>
    <w:rsid w:val="00593372"/>
    <w:rsid w:val="00593E0D"/>
    <w:rsid w:val="00593EDB"/>
    <w:rsid w:val="00594A4F"/>
    <w:rsid w:val="00595116"/>
    <w:rsid w:val="00595191"/>
    <w:rsid w:val="00595B11"/>
    <w:rsid w:val="00595F10"/>
    <w:rsid w:val="00596928"/>
    <w:rsid w:val="00596C0C"/>
    <w:rsid w:val="00596D0A"/>
    <w:rsid w:val="0059711B"/>
    <w:rsid w:val="00597149"/>
    <w:rsid w:val="00597465"/>
    <w:rsid w:val="00597F57"/>
    <w:rsid w:val="005A0281"/>
    <w:rsid w:val="005A0328"/>
    <w:rsid w:val="005A055A"/>
    <w:rsid w:val="005A0CAB"/>
    <w:rsid w:val="005A1882"/>
    <w:rsid w:val="005A192A"/>
    <w:rsid w:val="005A2133"/>
    <w:rsid w:val="005A218A"/>
    <w:rsid w:val="005A223D"/>
    <w:rsid w:val="005A225C"/>
    <w:rsid w:val="005A22D2"/>
    <w:rsid w:val="005A25CC"/>
    <w:rsid w:val="005A2ABE"/>
    <w:rsid w:val="005A2E3C"/>
    <w:rsid w:val="005A2E3F"/>
    <w:rsid w:val="005A3404"/>
    <w:rsid w:val="005A3787"/>
    <w:rsid w:val="005A37C7"/>
    <w:rsid w:val="005A3833"/>
    <w:rsid w:val="005A399B"/>
    <w:rsid w:val="005A3A51"/>
    <w:rsid w:val="005A3A7D"/>
    <w:rsid w:val="005A3CF6"/>
    <w:rsid w:val="005A3D20"/>
    <w:rsid w:val="005A3E9D"/>
    <w:rsid w:val="005A3ED5"/>
    <w:rsid w:val="005A451E"/>
    <w:rsid w:val="005A5279"/>
    <w:rsid w:val="005A534F"/>
    <w:rsid w:val="005A544E"/>
    <w:rsid w:val="005A5608"/>
    <w:rsid w:val="005A6295"/>
    <w:rsid w:val="005A6E11"/>
    <w:rsid w:val="005A743E"/>
    <w:rsid w:val="005A76DC"/>
    <w:rsid w:val="005A77CA"/>
    <w:rsid w:val="005A7B59"/>
    <w:rsid w:val="005A7EAF"/>
    <w:rsid w:val="005B03F1"/>
    <w:rsid w:val="005B1354"/>
    <w:rsid w:val="005B13AC"/>
    <w:rsid w:val="005B1667"/>
    <w:rsid w:val="005B19A9"/>
    <w:rsid w:val="005B1A55"/>
    <w:rsid w:val="005B1A99"/>
    <w:rsid w:val="005B1AE7"/>
    <w:rsid w:val="005B1B5E"/>
    <w:rsid w:val="005B2087"/>
    <w:rsid w:val="005B26DE"/>
    <w:rsid w:val="005B26F6"/>
    <w:rsid w:val="005B29CE"/>
    <w:rsid w:val="005B2B0B"/>
    <w:rsid w:val="005B2C25"/>
    <w:rsid w:val="005B3864"/>
    <w:rsid w:val="005B3A11"/>
    <w:rsid w:val="005B3AEA"/>
    <w:rsid w:val="005B47F5"/>
    <w:rsid w:val="005B493D"/>
    <w:rsid w:val="005B4979"/>
    <w:rsid w:val="005B4DB6"/>
    <w:rsid w:val="005B504E"/>
    <w:rsid w:val="005B5342"/>
    <w:rsid w:val="005B586D"/>
    <w:rsid w:val="005B5A6C"/>
    <w:rsid w:val="005B5CC1"/>
    <w:rsid w:val="005B621A"/>
    <w:rsid w:val="005B65A6"/>
    <w:rsid w:val="005B65AE"/>
    <w:rsid w:val="005B684E"/>
    <w:rsid w:val="005B6A08"/>
    <w:rsid w:val="005B6DB3"/>
    <w:rsid w:val="005B70DC"/>
    <w:rsid w:val="005B750C"/>
    <w:rsid w:val="005B76C2"/>
    <w:rsid w:val="005B77FA"/>
    <w:rsid w:val="005B7BB3"/>
    <w:rsid w:val="005C00D7"/>
    <w:rsid w:val="005C00FE"/>
    <w:rsid w:val="005C069B"/>
    <w:rsid w:val="005C0899"/>
    <w:rsid w:val="005C17F0"/>
    <w:rsid w:val="005C2139"/>
    <w:rsid w:val="005C223B"/>
    <w:rsid w:val="005C22C2"/>
    <w:rsid w:val="005C2D03"/>
    <w:rsid w:val="005C2D31"/>
    <w:rsid w:val="005C2F77"/>
    <w:rsid w:val="005C3745"/>
    <w:rsid w:val="005C3A85"/>
    <w:rsid w:val="005C42B7"/>
    <w:rsid w:val="005C4444"/>
    <w:rsid w:val="005C4602"/>
    <w:rsid w:val="005C482F"/>
    <w:rsid w:val="005C4B9F"/>
    <w:rsid w:val="005C51DA"/>
    <w:rsid w:val="005C5437"/>
    <w:rsid w:val="005C5C23"/>
    <w:rsid w:val="005C600D"/>
    <w:rsid w:val="005C6774"/>
    <w:rsid w:val="005C6BDA"/>
    <w:rsid w:val="005C7857"/>
    <w:rsid w:val="005C7CBF"/>
    <w:rsid w:val="005C7CDE"/>
    <w:rsid w:val="005C7EE4"/>
    <w:rsid w:val="005D0665"/>
    <w:rsid w:val="005D0832"/>
    <w:rsid w:val="005D0872"/>
    <w:rsid w:val="005D0EA6"/>
    <w:rsid w:val="005D107F"/>
    <w:rsid w:val="005D11DF"/>
    <w:rsid w:val="005D13BE"/>
    <w:rsid w:val="005D157F"/>
    <w:rsid w:val="005D1CCF"/>
    <w:rsid w:val="005D1D17"/>
    <w:rsid w:val="005D1DD9"/>
    <w:rsid w:val="005D20E5"/>
    <w:rsid w:val="005D286D"/>
    <w:rsid w:val="005D323A"/>
    <w:rsid w:val="005D38DC"/>
    <w:rsid w:val="005D3936"/>
    <w:rsid w:val="005D39F2"/>
    <w:rsid w:val="005D3B12"/>
    <w:rsid w:val="005D3C5E"/>
    <w:rsid w:val="005D487B"/>
    <w:rsid w:val="005D48E4"/>
    <w:rsid w:val="005D5124"/>
    <w:rsid w:val="005D54D5"/>
    <w:rsid w:val="005D586B"/>
    <w:rsid w:val="005D587C"/>
    <w:rsid w:val="005D592D"/>
    <w:rsid w:val="005D5A77"/>
    <w:rsid w:val="005D6B77"/>
    <w:rsid w:val="005D6DB2"/>
    <w:rsid w:val="005D774F"/>
    <w:rsid w:val="005D77C8"/>
    <w:rsid w:val="005D78F1"/>
    <w:rsid w:val="005D7D05"/>
    <w:rsid w:val="005E01AC"/>
    <w:rsid w:val="005E0491"/>
    <w:rsid w:val="005E0963"/>
    <w:rsid w:val="005E09F2"/>
    <w:rsid w:val="005E0C3A"/>
    <w:rsid w:val="005E0EF0"/>
    <w:rsid w:val="005E1131"/>
    <w:rsid w:val="005E1274"/>
    <w:rsid w:val="005E13C6"/>
    <w:rsid w:val="005E1747"/>
    <w:rsid w:val="005E1B58"/>
    <w:rsid w:val="005E1BD1"/>
    <w:rsid w:val="005E1BF4"/>
    <w:rsid w:val="005E1ECC"/>
    <w:rsid w:val="005E2513"/>
    <w:rsid w:val="005E2B61"/>
    <w:rsid w:val="005E2B71"/>
    <w:rsid w:val="005E2BFA"/>
    <w:rsid w:val="005E3458"/>
    <w:rsid w:val="005E3667"/>
    <w:rsid w:val="005E39A1"/>
    <w:rsid w:val="005E3DAD"/>
    <w:rsid w:val="005E469D"/>
    <w:rsid w:val="005E46F8"/>
    <w:rsid w:val="005E5001"/>
    <w:rsid w:val="005E5147"/>
    <w:rsid w:val="005E52B4"/>
    <w:rsid w:val="005E55C8"/>
    <w:rsid w:val="005E5A96"/>
    <w:rsid w:val="005E5AEE"/>
    <w:rsid w:val="005E5B26"/>
    <w:rsid w:val="005E5F82"/>
    <w:rsid w:val="005E5FED"/>
    <w:rsid w:val="005E617F"/>
    <w:rsid w:val="005E621E"/>
    <w:rsid w:val="005E632C"/>
    <w:rsid w:val="005E6A28"/>
    <w:rsid w:val="005E6BD3"/>
    <w:rsid w:val="005E6C8D"/>
    <w:rsid w:val="005E6E77"/>
    <w:rsid w:val="005E73C4"/>
    <w:rsid w:val="005E79CB"/>
    <w:rsid w:val="005E7D78"/>
    <w:rsid w:val="005E7E2C"/>
    <w:rsid w:val="005F0110"/>
    <w:rsid w:val="005F0189"/>
    <w:rsid w:val="005F0255"/>
    <w:rsid w:val="005F0468"/>
    <w:rsid w:val="005F0AA3"/>
    <w:rsid w:val="005F0E27"/>
    <w:rsid w:val="005F0E5D"/>
    <w:rsid w:val="005F1666"/>
    <w:rsid w:val="005F1676"/>
    <w:rsid w:val="005F19DE"/>
    <w:rsid w:val="005F1D00"/>
    <w:rsid w:val="005F1FBC"/>
    <w:rsid w:val="005F21EF"/>
    <w:rsid w:val="005F2B03"/>
    <w:rsid w:val="005F2B33"/>
    <w:rsid w:val="005F3198"/>
    <w:rsid w:val="005F3323"/>
    <w:rsid w:val="005F3411"/>
    <w:rsid w:val="005F342C"/>
    <w:rsid w:val="005F395D"/>
    <w:rsid w:val="005F3CC5"/>
    <w:rsid w:val="005F3D2C"/>
    <w:rsid w:val="005F3E67"/>
    <w:rsid w:val="005F3EAE"/>
    <w:rsid w:val="005F40CC"/>
    <w:rsid w:val="005F4185"/>
    <w:rsid w:val="005F47EB"/>
    <w:rsid w:val="005F494A"/>
    <w:rsid w:val="005F4A8A"/>
    <w:rsid w:val="005F4DFD"/>
    <w:rsid w:val="005F4E4B"/>
    <w:rsid w:val="005F4F16"/>
    <w:rsid w:val="005F52CD"/>
    <w:rsid w:val="005F54BA"/>
    <w:rsid w:val="005F5567"/>
    <w:rsid w:val="005F58FC"/>
    <w:rsid w:val="005F5921"/>
    <w:rsid w:val="005F5A32"/>
    <w:rsid w:val="005F5ECC"/>
    <w:rsid w:val="005F6D7C"/>
    <w:rsid w:val="005F70CC"/>
    <w:rsid w:val="005F7197"/>
    <w:rsid w:val="005F71D0"/>
    <w:rsid w:val="005F726E"/>
    <w:rsid w:val="005F72A2"/>
    <w:rsid w:val="005F783E"/>
    <w:rsid w:val="005F7A45"/>
    <w:rsid w:val="006002C3"/>
    <w:rsid w:val="00600389"/>
    <w:rsid w:val="006004D2"/>
    <w:rsid w:val="006008C4"/>
    <w:rsid w:val="00600CD5"/>
    <w:rsid w:val="00600E54"/>
    <w:rsid w:val="0060162B"/>
    <w:rsid w:val="00601640"/>
    <w:rsid w:val="006016C0"/>
    <w:rsid w:val="00601994"/>
    <w:rsid w:val="00602275"/>
    <w:rsid w:val="006022BF"/>
    <w:rsid w:val="00602675"/>
    <w:rsid w:val="006027DA"/>
    <w:rsid w:val="00603199"/>
    <w:rsid w:val="006037E7"/>
    <w:rsid w:val="006039F0"/>
    <w:rsid w:val="0060417B"/>
    <w:rsid w:val="00604670"/>
    <w:rsid w:val="00604771"/>
    <w:rsid w:val="00604B72"/>
    <w:rsid w:val="00604CCD"/>
    <w:rsid w:val="00604E09"/>
    <w:rsid w:val="006050F2"/>
    <w:rsid w:val="00605294"/>
    <w:rsid w:val="0060550E"/>
    <w:rsid w:val="00605E72"/>
    <w:rsid w:val="00606FB3"/>
    <w:rsid w:val="00606FF1"/>
    <w:rsid w:val="00607626"/>
    <w:rsid w:val="00610D8D"/>
    <w:rsid w:val="00610F8C"/>
    <w:rsid w:val="00610FC1"/>
    <w:rsid w:val="006117B7"/>
    <w:rsid w:val="00611D39"/>
    <w:rsid w:val="00611F89"/>
    <w:rsid w:val="00612D09"/>
    <w:rsid w:val="00612F6E"/>
    <w:rsid w:val="006135C1"/>
    <w:rsid w:val="00613797"/>
    <w:rsid w:val="00613813"/>
    <w:rsid w:val="006139C6"/>
    <w:rsid w:val="00613C59"/>
    <w:rsid w:val="00613D14"/>
    <w:rsid w:val="00613F68"/>
    <w:rsid w:val="00614032"/>
    <w:rsid w:val="0061414D"/>
    <w:rsid w:val="006147A0"/>
    <w:rsid w:val="00614907"/>
    <w:rsid w:val="00614F8C"/>
    <w:rsid w:val="0061514D"/>
    <w:rsid w:val="0061538C"/>
    <w:rsid w:val="0061546B"/>
    <w:rsid w:val="006158E5"/>
    <w:rsid w:val="006158F0"/>
    <w:rsid w:val="006159D4"/>
    <w:rsid w:val="00615D0F"/>
    <w:rsid w:val="00615D32"/>
    <w:rsid w:val="00616920"/>
    <w:rsid w:val="00616D1A"/>
    <w:rsid w:val="00616E5C"/>
    <w:rsid w:val="00616F26"/>
    <w:rsid w:val="00616F46"/>
    <w:rsid w:val="00616FEA"/>
    <w:rsid w:val="00617045"/>
    <w:rsid w:val="006171C7"/>
    <w:rsid w:val="0061777A"/>
    <w:rsid w:val="0061787B"/>
    <w:rsid w:val="00617AD7"/>
    <w:rsid w:val="00617D6D"/>
    <w:rsid w:val="00617D79"/>
    <w:rsid w:val="0062019A"/>
    <w:rsid w:val="00620349"/>
    <w:rsid w:val="006209D5"/>
    <w:rsid w:val="00620A86"/>
    <w:rsid w:val="00620AC5"/>
    <w:rsid w:val="00620BAD"/>
    <w:rsid w:val="00620E28"/>
    <w:rsid w:val="00621261"/>
    <w:rsid w:val="006213FF"/>
    <w:rsid w:val="006214E1"/>
    <w:rsid w:val="00621735"/>
    <w:rsid w:val="00621CC5"/>
    <w:rsid w:val="00621E6A"/>
    <w:rsid w:val="00621EAC"/>
    <w:rsid w:val="006228D5"/>
    <w:rsid w:val="00622945"/>
    <w:rsid w:val="00622C8C"/>
    <w:rsid w:val="00622F4B"/>
    <w:rsid w:val="0062307A"/>
    <w:rsid w:val="00623E16"/>
    <w:rsid w:val="00624323"/>
    <w:rsid w:val="0062447F"/>
    <w:rsid w:val="00624D79"/>
    <w:rsid w:val="00624F0A"/>
    <w:rsid w:val="0062505A"/>
    <w:rsid w:val="00625D70"/>
    <w:rsid w:val="00625EA2"/>
    <w:rsid w:val="0062678E"/>
    <w:rsid w:val="006273B1"/>
    <w:rsid w:val="006276A4"/>
    <w:rsid w:val="00627C94"/>
    <w:rsid w:val="0063073A"/>
    <w:rsid w:val="00630940"/>
    <w:rsid w:val="00630E59"/>
    <w:rsid w:val="0063109B"/>
    <w:rsid w:val="00631E2C"/>
    <w:rsid w:val="006323C3"/>
    <w:rsid w:val="0063281B"/>
    <w:rsid w:val="00632ACD"/>
    <w:rsid w:val="00632CD8"/>
    <w:rsid w:val="00632F54"/>
    <w:rsid w:val="006335C4"/>
    <w:rsid w:val="00633A79"/>
    <w:rsid w:val="00633DA3"/>
    <w:rsid w:val="00633F84"/>
    <w:rsid w:val="00634606"/>
    <w:rsid w:val="0063486A"/>
    <w:rsid w:val="00634981"/>
    <w:rsid w:val="00634A3F"/>
    <w:rsid w:val="00634D87"/>
    <w:rsid w:val="006350A7"/>
    <w:rsid w:val="0063511F"/>
    <w:rsid w:val="006352AB"/>
    <w:rsid w:val="00635754"/>
    <w:rsid w:val="00635CCB"/>
    <w:rsid w:val="00635D36"/>
    <w:rsid w:val="00636081"/>
    <w:rsid w:val="00636243"/>
    <w:rsid w:val="00636A25"/>
    <w:rsid w:val="006376EA"/>
    <w:rsid w:val="006377E6"/>
    <w:rsid w:val="00637C60"/>
    <w:rsid w:val="00637D43"/>
    <w:rsid w:val="00637D5B"/>
    <w:rsid w:val="00637F4D"/>
    <w:rsid w:val="00640349"/>
    <w:rsid w:val="006403E8"/>
    <w:rsid w:val="006407CA"/>
    <w:rsid w:val="00640C4E"/>
    <w:rsid w:val="00640F30"/>
    <w:rsid w:val="00640F98"/>
    <w:rsid w:val="0064110A"/>
    <w:rsid w:val="00641129"/>
    <w:rsid w:val="0064129C"/>
    <w:rsid w:val="00641416"/>
    <w:rsid w:val="006423D4"/>
    <w:rsid w:val="00642703"/>
    <w:rsid w:val="006428B1"/>
    <w:rsid w:val="00642DDF"/>
    <w:rsid w:val="00642FFE"/>
    <w:rsid w:val="006430F0"/>
    <w:rsid w:val="00643153"/>
    <w:rsid w:val="00643274"/>
    <w:rsid w:val="00643506"/>
    <w:rsid w:val="0064355F"/>
    <w:rsid w:val="00643F76"/>
    <w:rsid w:val="006440A9"/>
    <w:rsid w:val="006441A0"/>
    <w:rsid w:val="00644444"/>
    <w:rsid w:val="0064473D"/>
    <w:rsid w:val="00644C72"/>
    <w:rsid w:val="0064521C"/>
    <w:rsid w:val="00645338"/>
    <w:rsid w:val="0064560D"/>
    <w:rsid w:val="00645E2A"/>
    <w:rsid w:val="0064612E"/>
    <w:rsid w:val="006461D5"/>
    <w:rsid w:val="006469B3"/>
    <w:rsid w:val="00646B5E"/>
    <w:rsid w:val="00646CF2"/>
    <w:rsid w:val="00646D67"/>
    <w:rsid w:val="00646F31"/>
    <w:rsid w:val="0064709E"/>
    <w:rsid w:val="00647913"/>
    <w:rsid w:val="00647914"/>
    <w:rsid w:val="00647D0B"/>
    <w:rsid w:val="00650030"/>
    <w:rsid w:val="0065013A"/>
    <w:rsid w:val="00650467"/>
    <w:rsid w:val="006506E8"/>
    <w:rsid w:val="00650FB4"/>
    <w:rsid w:val="006512CB"/>
    <w:rsid w:val="006517CF"/>
    <w:rsid w:val="0065222E"/>
    <w:rsid w:val="0065230B"/>
    <w:rsid w:val="00652552"/>
    <w:rsid w:val="006526F6"/>
    <w:rsid w:val="00652CF1"/>
    <w:rsid w:val="00652E02"/>
    <w:rsid w:val="006532B0"/>
    <w:rsid w:val="00653451"/>
    <w:rsid w:val="0065389B"/>
    <w:rsid w:val="00653C36"/>
    <w:rsid w:val="006541EF"/>
    <w:rsid w:val="0065460F"/>
    <w:rsid w:val="006549FF"/>
    <w:rsid w:val="006551D2"/>
    <w:rsid w:val="006552EB"/>
    <w:rsid w:val="006555AD"/>
    <w:rsid w:val="00655842"/>
    <w:rsid w:val="00656344"/>
    <w:rsid w:val="0065682A"/>
    <w:rsid w:val="00656DCF"/>
    <w:rsid w:val="00657311"/>
    <w:rsid w:val="00657704"/>
    <w:rsid w:val="00657738"/>
    <w:rsid w:val="006579A0"/>
    <w:rsid w:val="00657C13"/>
    <w:rsid w:val="00657D65"/>
    <w:rsid w:val="00657E32"/>
    <w:rsid w:val="00657EE9"/>
    <w:rsid w:val="0066001B"/>
    <w:rsid w:val="00660629"/>
    <w:rsid w:val="006607DB"/>
    <w:rsid w:val="00660827"/>
    <w:rsid w:val="00660A46"/>
    <w:rsid w:val="00660FCF"/>
    <w:rsid w:val="006616C0"/>
    <w:rsid w:val="00661A3F"/>
    <w:rsid w:val="00661CE8"/>
    <w:rsid w:val="00661DDA"/>
    <w:rsid w:val="006623D8"/>
    <w:rsid w:val="006624C4"/>
    <w:rsid w:val="006625B2"/>
    <w:rsid w:val="006629C9"/>
    <w:rsid w:val="00662E33"/>
    <w:rsid w:val="00662F0F"/>
    <w:rsid w:val="00663475"/>
    <w:rsid w:val="0066367C"/>
    <w:rsid w:val="00663E7D"/>
    <w:rsid w:val="00663EFB"/>
    <w:rsid w:val="006646AD"/>
    <w:rsid w:val="00664A04"/>
    <w:rsid w:val="00664B7E"/>
    <w:rsid w:val="0066574E"/>
    <w:rsid w:val="0066576F"/>
    <w:rsid w:val="00665DD3"/>
    <w:rsid w:val="00665E0C"/>
    <w:rsid w:val="00666380"/>
    <w:rsid w:val="006663CD"/>
    <w:rsid w:val="006670DA"/>
    <w:rsid w:val="00667478"/>
    <w:rsid w:val="006674AF"/>
    <w:rsid w:val="006674BC"/>
    <w:rsid w:val="00667788"/>
    <w:rsid w:val="00667806"/>
    <w:rsid w:val="00667BBE"/>
    <w:rsid w:val="006700C2"/>
    <w:rsid w:val="006704AB"/>
    <w:rsid w:val="00670C7E"/>
    <w:rsid w:val="00670D70"/>
    <w:rsid w:val="00670D82"/>
    <w:rsid w:val="00670E11"/>
    <w:rsid w:val="00671140"/>
    <w:rsid w:val="006712B6"/>
    <w:rsid w:val="0067166A"/>
    <w:rsid w:val="00671979"/>
    <w:rsid w:val="00671E63"/>
    <w:rsid w:val="00672220"/>
    <w:rsid w:val="006724EA"/>
    <w:rsid w:val="006726E4"/>
    <w:rsid w:val="00672FD2"/>
    <w:rsid w:val="006732B6"/>
    <w:rsid w:val="0067346C"/>
    <w:rsid w:val="00673BF9"/>
    <w:rsid w:val="00673C39"/>
    <w:rsid w:val="00673D4E"/>
    <w:rsid w:val="00674065"/>
    <w:rsid w:val="0067485E"/>
    <w:rsid w:val="00674F05"/>
    <w:rsid w:val="00675667"/>
    <w:rsid w:val="00675931"/>
    <w:rsid w:val="0067600D"/>
    <w:rsid w:val="00676211"/>
    <w:rsid w:val="00676504"/>
    <w:rsid w:val="006766B6"/>
    <w:rsid w:val="006766D1"/>
    <w:rsid w:val="00676A17"/>
    <w:rsid w:val="00677226"/>
    <w:rsid w:val="0067725A"/>
    <w:rsid w:val="00677281"/>
    <w:rsid w:val="00677B0F"/>
    <w:rsid w:val="00677DB9"/>
    <w:rsid w:val="00677DEC"/>
    <w:rsid w:val="00677E6F"/>
    <w:rsid w:val="006804A6"/>
    <w:rsid w:val="0068076D"/>
    <w:rsid w:val="0068080C"/>
    <w:rsid w:val="00681124"/>
    <w:rsid w:val="006814E1"/>
    <w:rsid w:val="006815A2"/>
    <w:rsid w:val="00681F39"/>
    <w:rsid w:val="00682030"/>
    <w:rsid w:val="006820D7"/>
    <w:rsid w:val="006824B1"/>
    <w:rsid w:val="006828D8"/>
    <w:rsid w:val="00682CA2"/>
    <w:rsid w:val="00682D7D"/>
    <w:rsid w:val="00682DBB"/>
    <w:rsid w:val="0068325D"/>
    <w:rsid w:val="006835C3"/>
    <w:rsid w:val="00683A75"/>
    <w:rsid w:val="00683B0D"/>
    <w:rsid w:val="00683C41"/>
    <w:rsid w:val="00683D5C"/>
    <w:rsid w:val="00683E3F"/>
    <w:rsid w:val="00683FB6"/>
    <w:rsid w:val="006842E7"/>
    <w:rsid w:val="006843C8"/>
    <w:rsid w:val="00684E06"/>
    <w:rsid w:val="006850A8"/>
    <w:rsid w:val="006851DB"/>
    <w:rsid w:val="006855DA"/>
    <w:rsid w:val="00685832"/>
    <w:rsid w:val="00685958"/>
    <w:rsid w:val="0068597C"/>
    <w:rsid w:val="00685BB4"/>
    <w:rsid w:val="00685F09"/>
    <w:rsid w:val="00685F9C"/>
    <w:rsid w:val="00686003"/>
    <w:rsid w:val="006861AD"/>
    <w:rsid w:val="00686427"/>
    <w:rsid w:val="00686BBC"/>
    <w:rsid w:val="00686E71"/>
    <w:rsid w:val="00686E79"/>
    <w:rsid w:val="00687814"/>
    <w:rsid w:val="00687A8F"/>
    <w:rsid w:val="0069023C"/>
    <w:rsid w:val="006904A7"/>
    <w:rsid w:val="006904AC"/>
    <w:rsid w:val="00690983"/>
    <w:rsid w:val="00690F35"/>
    <w:rsid w:val="00690FE0"/>
    <w:rsid w:val="006915DF"/>
    <w:rsid w:val="00691825"/>
    <w:rsid w:val="00691948"/>
    <w:rsid w:val="00692332"/>
    <w:rsid w:val="006927D4"/>
    <w:rsid w:val="0069280C"/>
    <w:rsid w:val="0069282D"/>
    <w:rsid w:val="00692AED"/>
    <w:rsid w:val="00693246"/>
    <w:rsid w:val="006933BB"/>
    <w:rsid w:val="006933C4"/>
    <w:rsid w:val="00693693"/>
    <w:rsid w:val="00693742"/>
    <w:rsid w:val="006939E6"/>
    <w:rsid w:val="00693A0F"/>
    <w:rsid w:val="00693CFA"/>
    <w:rsid w:val="00693DC4"/>
    <w:rsid w:val="006940D7"/>
    <w:rsid w:val="00694422"/>
    <w:rsid w:val="00694625"/>
    <w:rsid w:val="00694787"/>
    <w:rsid w:val="00694937"/>
    <w:rsid w:val="00694C5F"/>
    <w:rsid w:val="00694F7A"/>
    <w:rsid w:val="00695591"/>
    <w:rsid w:val="00695903"/>
    <w:rsid w:val="00695B9C"/>
    <w:rsid w:val="00695D74"/>
    <w:rsid w:val="00695F6C"/>
    <w:rsid w:val="00696591"/>
    <w:rsid w:val="00696B22"/>
    <w:rsid w:val="00696E1C"/>
    <w:rsid w:val="00696EFC"/>
    <w:rsid w:val="006973B7"/>
    <w:rsid w:val="00697458"/>
    <w:rsid w:val="006976EA"/>
    <w:rsid w:val="0069796D"/>
    <w:rsid w:val="00697A9D"/>
    <w:rsid w:val="006A0080"/>
    <w:rsid w:val="006A0319"/>
    <w:rsid w:val="006A0527"/>
    <w:rsid w:val="006A0B2B"/>
    <w:rsid w:val="006A161B"/>
    <w:rsid w:val="006A1BA8"/>
    <w:rsid w:val="006A1E78"/>
    <w:rsid w:val="006A22E3"/>
    <w:rsid w:val="006A2654"/>
    <w:rsid w:val="006A2703"/>
    <w:rsid w:val="006A295F"/>
    <w:rsid w:val="006A2FCA"/>
    <w:rsid w:val="006A3A13"/>
    <w:rsid w:val="006A3BDE"/>
    <w:rsid w:val="006A3C08"/>
    <w:rsid w:val="006A4053"/>
    <w:rsid w:val="006A4174"/>
    <w:rsid w:val="006A4481"/>
    <w:rsid w:val="006A49AB"/>
    <w:rsid w:val="006A5219"/>
    <w:rsid w:val="006A5294"/>
    <w:rsid w:val="006A5420"/>
    <w:rsid w:val="006A56DC"/>
    <w:rsid w:val="006A5B53"/>
    <w:rsid w:val="006A5EB1"/>
    <w:rsid w:val="006A5F8D"/>
    <w:rsid w:val="006A6078"/>
    <w:rsid w:val="006A61E0"/>
    <w:rsid w:val="006A63AC"/>
    <w:rsid w:val="006A64AC"/>
    <w:rsid w:val="006A6F6A"/>
    <w:rsid w:val="006A7505"/>
    <w:rsid w:val="006A751C"/>
    <w:rsid w:val="006A7949"/>
    <w:rsid w:val="006A7B26"/>
    <w:rsid w:val="006A7E12"/>
    <w:rsid w:val="006A7E7E"/>
    <w:rsid w:val="006A7FF3"/>
    <w:rsid w:val="006B020E"/>
    <w:rsid w:val="006B0CD3"/>
    <w:rsid w:val="006B1298"/>
    <w:rsid w:val="006B1EF1"/>
    <w:rsid w:val="006B2075"/>
    <w:rsid w:val="006B2368"/>
    <w:rsid w:val="006B2C0D"/>
    <w:rsid w:val="006B34B8"/>
    <w:rsid w:val="006B3B1C"/>
    <w:rsid w:val="006B3F12"/>
    <w:rsid w:val="006B41D8"/>
    <w:rsid w:val="006B4248"/>
    <w:rsid w:val="006B45D8"/>
    <w:rsid w:val="006B45FC"/>
    <w:rsid w:val="006B48AC"/>
    <w:rsid w:val="006B4A52"/>
    <w:rsid w:val="006B4A8D"/>
    <w:rsid w:val="006B4CCE"/>
    <w:rsid w:val="006B4DAD"/>
    <w:rsid w:val="006B5886"/>
    <w:rsid w:val="006B5FE1"/>
    <w:rsid w:val="006B6194"/>
    <w:rsid w:val="006B61EC"/>
    <w:rsid w:val="006B62AF"/>
    <w:rsid w:val="006B6397"/>
    <w:rsid w:val="006B6512"/>
    <w:rsid w:val="006B6B94"/>
    <w:rsid w:val="006B6CC1"/>
    <w:rsid w:val="006B71C8"/>
    <w:rsid w:val="006B75EB"/>
    <w:rsid w:val="006B79AD"/>
    <w:rsid w:val="006B7A02"/>
    <w:rsid w:val="006B7CA1"/>
    <w:rsid w:val="006B7E97"/>
    <w:rsid w:val="006C027A"/>
    <w:rsid w:val="006C053A"/>
    <w:rsid w:val="006C0565"/>
    <w:rsid w:val="006C08DB"/>
    <w:rsid w:val="006C0DBE"/>
    <w:rsid w:val="006C1864"/>
    <w:rsid w:val="006C18FB"/>
    <w:rsid w:val="006C1F9C"/>
    <w:rsid w:val="006C238E"/>
    <w:rsid w:val="006C2A9C"/>
    <w:rsid w:val="006C2D57"/>
    <w:rsid w:val="006C3257"/>
    <w:rsid w:val="006C32E3"/>
    <w:rsid w:val="006C3324"/>
    <w:rsid w:val="006C387C"/>
    <w:rsid w:val="006C38D3"/>
    <w:rsid w:val="006C3F81"/>
    <w:rsid w:val="006C3FF4"/>
    <w:rsid w:val="006C45E9"/>
    <w:rsid w:val="006C4BDD"/>
    <w:rsid w:val="006C4BFC"/>
    <w:rsid w:val="006C52F1"/>
    <w:rsid w:val="006C5339"/>
    <w:rsid w:val="006C542A"/>
    <w:rsid w:val="006C5551"/>
    <w:rsid w:val="006C5B75"/>
    <w:rsid w:val="006C64C4"/>
    <w:rsid w:val="006C6702"/>
    <w:rsid w:val="006C6F0D"/>
    <w:rsid w:val="006C7199"/>
    <w:rsid w:val="006C71C3"/>
    <w:rsid w:val="006C72AF"/>
    <w:rsid w:val="006C7324"/>
    <w:rsid w:val="006D01D5"/>
    <w:rsid w:val="006D028E"/>
    <w:rsid w:val="006D02A1"/>
    <w:rsid w:val="006D08ED"/>
    <w:rsid w:val="006D0963"/>
    <w:rsid w:val="006D0974"/>
    <w:rsid w:val="006D09D6"/>
    <w:rsid w:val="006D0D4F"/>
    <w:rsid w:val="006D0D57"/>
    <w:rsid w:val="006D0F4F"/>
    <w:rsid w:val="006D1631"/>
    <w:rsid w:val="006D1709"/>
    <w:rsid w:val="006D172A"/>
    <w:rsid w:val="006D1996"/>
    <w:rsid w:val="006D1E81"/>
    <w:rsid w:val="006D2686"/>
    <w:rsid w:val="006D2782"/>
    <w:rsid w:val="006D2926"/>
    <w:rsid w:val="006D366B"/>
    <w:rsid w:val="006D372B"/>
    <w:rsid w:val="006D38DD"/>
    <w:rsid w:val="006D393F"/>
    <w:rsid w:val="006D397F"/>
    <w:rsid w:val="006D3AD5"/>
    <w:rsid w:val="006D4454"/>
    <w:rsid w:val="006D497B"/>
    <w:rsid w:val="006D49A1"/>
    <w:rsid w:val="006D4C68"/>
    <w:rsid w:val="006D5510"/>
    <w:rsid w:val="006D5824"/>
    <w:rsid w:val="006D5873"/>
    <w:rsid w:val="006D5BC8"/>
    <w:rsid w:val="006D621E"/>
    <w:rsid w:val="006D6948"/>
    <w:rsid w:val="006D7125"/>
    <w:rsid w:val="006D71B1"/>
    <w:rsid w:val="006D720B"/>
    <w:rsid w:val="006D736F"/>
    <w:rsid w:val="006D75CF"/>
    <w:rsid w:val="006D7884"/>
    <w:rsid w:val="006D7B50"/>
    <w:rsid w:val="006D7D81"/>
    <w:rsid w:val="006E01B1"/>
    <w:rsid w:val="006E07E0"/>
    <w:rsid w:val="006E0CBE"/>
    <w:rsid w:val="006E1499"/>
    <w:rsid w:val="006E15F0"/>
    <w:rsid w:val="006E18B3"/>
    <w:rsid w:val="006E1AAF"/>
    <w:rsid w:val="006E21A7"/>
    <w:rsid w:val="006E27BE"/>
    <w:rsid w:val="006E3389"/>
    <w:rsid w:val="006E34BD"/>
    <w:rsid w:val="006E3767"/>
    <w:rsid w:val="006E42E0"/>
    <w:rsid w:val="006E4806"/>
    <w:rsid w:val="006E4B80"/>
    <w:rsid w:val="006E501D"/>
    <w:rsid w:val="006E5159"/>
    <w:rsid w:val="006E5955"/>
    <w:rsid w:val="006E6183"/>
    <w:rsid w:val="006E6DAE"/>
    <w:rsid w:val="006E6F08"/>
    <w:rsid w:val="006E74FE"/>
    <w:rsid w:val="006E7BFB"/>
    <w:rsid w:val="006E7CD5"/>
    <w:rsid w:val="006F024A"/>
    <w:rsid w:val="006F092A"/>
    <w:rsid w:val="006F09C3"/>
    <w:rsid w:val="006F0ED5"/>
    <w:rsid w:val="006F0EED"/>
    <w:rsid w:val="006F1020"/>
    <w:rsid w:val="006F160F"/>
    <w:rsid w:val="006F186C"/>
    <w:rsid w:val="006F223D"/>
    <w:rsid w:val="006F25E3"/>
    <w:rsid w:val="006F2910"/>
    <w:rsid w:val="006F299A"/>
    <w:rsid w:val="006F2C0C"/>
    <w:rsid w:val="006F2CF3"/>
    <w:rsid w:val="006F2E8C"/>
    <w:rsid w:val="006F3149"/>
    <w:rsid w:val="006F37C8"/>
    <w:rsid w:val="006F3B8B"/>
    <w:rsid w:val="006F3D94"/>
    <w:rsid w:val="006F3EA9"/>
    <w:rsid w:val="006F4020"/>
    <w:rsid w:val="006F42A5"/>
    <w:rsid w:val="006F43CA"/>
    <w:rsid w:val="006F4518"/>
    <w:rsid w:val="006F5930"/>
    <w:rsid w:val="006F5A59"/>
    <w:rsid w:val="006F5B2E"/>
    <w:rsid w:val="006F5B7C"/>
    <w:rsid w:val="006F5EBD"/>
    <w:rsid w:val="006F649E"/>
    <w:rsid w:val="006F6ABF"/>
    <w:rsid w:val="006F6B36"/>
    <w:rsid w:val="006F6CF6"/>
    <w:rsid w:val="006F6DEC"/>
    <w:rsid w:val="006F7C6A"/>
    <w:rsid w:val="006F7D4B"/>
    <w:rsid w:val="007002B0"/>
    <w:rsid w:val="00700608"/>
    <w:rsid w:val="007007F7"/>
    <w:rsid w:val="00700A26"/>
    <w:rsid w:val="00700D1E"/>
    <w:rsid w:val="00700F45"/>
    <w:rsid w:val="007011F8"/>
    <w:rsid w:val="007013FE"/>
    <w:rsid w:val="0070167D"/>
    <w:rsid w:val="0070184F"/>
    <w:rsid w:val="00701A4C"/>
    <w:rsid w:val="00701DE0"/>
    <w:rsid w:val="00701F62"/>
    <w:rsid w:val="00702448"/>
    <w:rsid w:val="00702533"/>
    <w:rsid w:val="00702B05"/>
    <w:rsid w:val="0070312A"/>
    <w:rsid w:val="007032DB"/>
    <w:rsid w:val="00703FC3"/>
    <w:rsid w:val="0070404D"/>
    <w:rsid w:val="0070449A"/>
    <w:rsid w:val="0070475D"/>
    <w:rsid w:val="00704989"/>
    <w:rsid w:val="00704CF1"/>
    <w:rsid w:val="00704CF7"/>
    <w:rsid w:val="007051CE"/>
    <w:rsid w:val="007053E9"/>
    <w:rsid w:val="007054D1"/>
    <w:rsid w:val="0070709D"/>
    <w:rsid w:val="007072CA"/>
    <w:rsid w:val="007077D8"/>
    <w:rsid w:val="007077EE"/>
    <w:rsid w:val="00707A97"/>
    <w:rsid w:val="00707BB7"/>
    <w:rsid w:val="00707C35"/>
    <w:rsid w:val="00710089"/>
    <w:rsid w:val="007102B2"/>
    <w:rsid w:val="0071066E"/>
    <w:rsid w:val="00710A21"/>
    <w:rsid w:val="00710A7E"/>
    <w:rsid w:val="00710D43"/>
    <w:rsid w:val="007112D5"/>
    <w:rsid w:val="00711923"/>
    <w:rsid w:val="00711B9D"/>
    <w:rsid w:val="00711E78"/>
    <w:rsid w:val="0071203C"/>
    <w:rsid w:val="00712793"/>
    <w:rsid w:val="0071286B"/>
    <w:rsid w:val="00712ACB"/>
    <w:rsid w:val="00713246"/>
    <w:rsid w:val="00713249"/>
    <w:rsid w:val="007133D3"/>
    <w:rsid w:val="00713FC3"/>
    <w:rsid w:val="00714802"/>
    <w:rsid w:val="00714AC7"/>
    <w:rsid w:val="00715B0B"/>
    <w:rsid w:val="00716212"/>
    <w:rsid w:val="00716253"/>
    <w:rsid w:val="0071673E"/>
    <w:rsid w:val="00716763"/>
    <w:rsid w:val="00716953"/>
    <w:rsid w:val="00716B5A"/>
    <w:rsid w:val="00716E50"/>
    <w:rsid w:val="00717C17"/>
    <w:rsid w:val="00717CF1"/>
    <w:rsid w:val="007203DA"/>
    <w:rsid w:val="0072043C"/>
    <w:rsid w:val="007208D2"/>
    <w:rsid w:val="00720DEE"/>
    <w:rsid w:val="00720F4E"/>
    <w:rsid w:val="00721095"/>
    <w:rsid w:val="00721AC2"/>
    <w:rsid w:val="00722144"/>
    <w:rsid w:val="007222AD"/>
    <w:rsid w:val="007225D6"/>
    <w:rsid w:val="00722976"/>
    <w:rsid w:val="00722A51"/>
    <w:rsid w:val="00722C0D"/>
    <w:rsid w:val="0072327B"/>
    <w:rsid w:val="007233E5"/>
    <w:rsid w:val="00723539"/>
    <w:rsid w:val="007236C1"/>
    <w:rsid w:val="00723878"/>
    <w:rsid w:val="00723DEC"/>
    <w:rsid w:val="0072401D"/>
    <w:rsid w:val="00724131"/>
    <w:rsid w:val="0072489F"/>
    <w:rsid w:val="00724AE6"/>
    <w:rsid w:val="00724C98"/>
    <w:rsid w:val="00725309"/>
    <w:rsid w:val="00725764"/>
    <w:rsid w:val="00725C94"/>
    <w:rsid w:val="00725DF5"/>
    <w:rsid w:val="0072620C"/>
    <w:rsid w:val="007264A2"/>
    <w:rsid w:val="00726761"/>
    <w:rsid w:val="00726876"/>
    <w:rsid w:val="00726BA5"/>
    <w:rsid w:val="00726F34"/>
    <w:rsid w:val="007272ED"/>
    <w:rsid w:val="00727B31"/>
    <w:rsid w:val="00727B77"/>
    <w:rsid w:val="00727E86"/>
    <w:rsid w:val="00730410"/>
    <w:rsid w:val="00730EFB"/>
    <w:rsid w:val="00731B78"/>
    <w:rsid w:val="0073206D"/>
    <w:rsid w:val="00732422"/>
    <w:rsid w:val="007324B3"/>
    <w:rsid w:val="00732C96"/>
    <w:rsid w:val="00732E58"/>
    <w:rsid w:val="00732FAF"/>
    <w:rsid w:val="00732FDB"/>
    <w:rsid w:val="0073385C"/>
    <w:rsid w:val="0073399C"/>
    <w:rsid w:val="00733FFE"/>
    <w:rsid w:val="007340DF"/>
    <w:rsid w:val="0073456A"/>
    <w:rsid w:val="00734C74"/>
    <w:rsid w:val="00734D2D"/>
    <w:rsid w:val="00734DD5"/>
    <w:rsid w:val="00734F18"/>
    <w:rsid w:val="007351EE"/>
    <w:rsid w:val="00735474"/>
    <w:rsid w:val="0073577E"/>
    <w:rsid w:val="007357EB"/>
    <w:rsid w:val="00735CD4"/>
    <w:rsid w:val="00735D8C"/>
    <w:rsid w:val="00736646"/>
    <w:rsid w:val="007366E8"/>
    <w:rsid w:val="00737305"/>
    <w:rsid w:val="00737320"/>
    <w:rsid w:val="00737693"/>
    <w:rsid w:val="00737AC6"/>
    <w:rsid w:val="00737C18"/>
    <w:rsid w:val="00737DC8"/>
    <w:rsid w:val="00737E58"/>
    <w:rsid w:val="0074008B"/>
    <w:rsid w:val="0074079F"/>
    <w:rsid w:val="00740972"/>
    <w:rsid w:val="00740D25"/>
    <w:rsid w:val="007413B8"/>
    <w:rsid w:val="0074168C"/>
    <w:rsid w:val="007416DB"/>
    <w:rsid w:val="00741797"/>
    <w:rsid w:val="00741908"/>
    <w:rsid w:val="00741C46"/>
    <w:rsid w:val="00741FE7"/>
    <w:rsid w:val="007421AA"/>
    <w:rsid w:val="007422D8"/>
    <w:rsid w:val="00742F55"/>
    <w:rsid w:val="0074331F"/>
    <w:rsid w:val="0074337A"/>
    <w:rsid w:val="0074351F"/>
    <w:rsid w:val="00743544"/>
    <w:rsid w:val="00743700"/>
    <w:rsid w:val="00743748"/>
    <w:rsid w:val="0074395C"/>
    <w:rsid w:val="00744024"/>
    <w:rsid w:val="0074462E"/>
    <w:rsid w:val="00744900"/>
    <w:rsid w:val="00744A3B"/>
    <w:rsid w:val="00744F07"/>
    <w:rsid w:val="0074536B"/>
    <w:rsid w:val="007454EA"/>
    <w:rsid w:val="007454EB"/>
    <w:rsid w:val="007457CC"/>
    <w:rsid w:val="00745A5C"/>
    <w:rsid w:val="00745BFD"/>
    <w:rsid w:val="00745DD6"/>
    <w:rsid w:val="00745FC4"/>
    <w:rsid w:val="00746287"/>
    <w:rsid w:val="007462F2"/>
    <w:rsid w:val="00746B57"/>
    <w:rsid w:val="00746C27"/>
    <w:rsid w:val="00746C63"/>
    <w:rsid w:val="00746D70"/>
    <w:rsid w:val="0074732B"/>
    <w:rsid w:val="007475D2"/>
    <w:rsid w:val="007476FF"/>
    <w:rsid w:val="00747739"/>
    <w:rsid w:val="007501EA"/>
    <w:rsid w:val="00750353"/>
    <w:rsid w:val="00750431"/>
    <w:rsid w:val="00750805"/>
    <w:rsid w:val="00750C36"/>
    <w:rsid w:val="00750D7E"/>
    <w:rsid w:val="00751096"/>
    <w:rsid w:val="0075119D"/>
    <w:rsid w:val="00751C67"/>
    <w:rsid w:val="00751D0D"/>
    <w:rsid w:val="00751D33"/>
    <w:rsid w:val="00751E5F"/>
    <w:rsid w:val="00752191"/>
    <w:rsid w:val="007522F1"/>
    <w:rsid w:val="007527AF"/>
    <w:rsid w:val="00752A3F"/>
    <w:rsid w:val="00752C97"/>
    <w:rsid w:val="00752D9A"/>
    <w:rsid w:val="00752EAF"/>
    <w:rsid w:val="00753432"/>
    <w:rsid w:val="007535A6"/>
    <w:rsid w:val="007536CA"/>
    <w:rsid w:val="00753866"/>
    <w:rsid w:val="00753934"/>
    <w:rsid w:val="00754572"/>
    <w:rsid w:val="00754893"/>
    <w:rsid w:val="00754CC3"/>
    <w:rsid w:val="00754D86"/>
    <w:rsid w:val="00754E1D"/>
    <w:rsid w:val="0075520E"/>
    <w:rsid w:val="007554C6"/>
    <w:rsid w:val="007554DD"/>
    <w:rsid w:val="007555ED"/>
    <w:rsid w:val="007557EF"/>
    <w:rsid w:val="007558C9"/>
    <w:rsid w:val="00755C70"/>
    <w:rsid w:val="00755D8D"/>
    <w:rsid w:val="00755E0A"/>
    <w:rsid w:val="00756444"/>
    <w:rsid w:val="007566F8"/>
    <w:rsid w:val="00756D3E"/>
    <w:rsid w:val="007570C0"/>
    <w:rsid w:val="007570E1"/>
    <w:rsid w:val="007570FA"/>
    <w:rsid w:val="00757103"/>
    <w:rsid w:val="00757290"/>
    <w:rsid w:val="007576BB"/>
    <w:rsid w:val="0075781C"/>
    <w:rsid w:val="007579D0"/>
    <w:rsid w:val="00757A87"/>
    <w:rsid w:val="007608A8"/>
    <w:rsid w:val="00760B29"/>
    <w:rsid w:val="00760C57"/>
    <w:rsid w:val="00760CD2"/>
    <w:rsid w:val="00761112"/>
    <w:rsid w:val="00762472"/>
    <w:rsid w:val="0076281C"/>
    <w:rsid w:val="00762907"/>
    <w:rsid w:val="00762C74"/>
    <w:rsid w:val="00762CDA"/>
    <w:rsid w:val="00762E64"/>
    <w:rsid w:val="0076330C"/>
    <w:rsid w:val="007633BF"/>
    <w:rsid w:val="007633D0"/>
    <w:rsid w:val="00763C59"/>
    <w:rsid w:val="00763DA1"/>
    <w:rsid w:val="00763EFD"/>
    <w:rsid w:val="00764365"/>
    <w:rsid w:val="007645C5"/>
    <w:rsid w:val="00764689"/>
    <w:rsid w:val="00764923"/>
    <w:rsid w:val="00764EDB"/>
    <w:rsid w:val="00765863"/>
    <w:rsid w:val="00765A67"/>
    <w:rsid w:val="00765DBD"/>
    <w:rsid w:val="0076613B"/>
    <w:rsid w:val="007665E4"/>
    <w:rsid w:val="00766646"/>
    <w:rsid w:val="00766711"/>
    <w:rsid w:val="00766CB0"/>
    <w:rsid w:val="00767055"/>
    <w:rsid w:val="00767123"/>
    <w:rsid w:val="007677AA"/>
    <w:rsid w:val="007705B9"/>
    <w:rsid w:val="00770652"/>
    <w:rsid w:val="0077096A"/>
    <w:rsid w:val="00770F45"/>
    <w:rsid w:val="00771131"/>
    <w:rsid w:val="007713A7"/>
    <w:rsid w:val="0077141A"/>
    <w:rsid w:val="007714BD"/>
    <w:rsid w:val="0077167D"/>
    <w:rsid w:val="00771B3C"/>
    <w:rsid w:val="00771E97"/>
    <w:rsid w:val="00772590"/>
    <w:rsid w:val="007725AF"/>
    <w:rsid w:val="00772C75"/>
    <w:rsid w:val="00772F55"/>
    <w:rsid w:val="00773765"/>
    <w:rsid w:val="00773A45"/>
    <w:rsid w:val="0077408C"/>
    <w:rsid w:val="00774174"/>
    <w:rsid w:val="0077425A"/>
    <w:rsid w:val="00774512"/>
    <w:rsid w:val="00774E9B"/>
    <w:rsid w:val="00774FFA"/>
    <w:rsid w:val="00775E04"/>
    <w:rsid w:val="00775EB3"/>
    <w:rsid w:val="0077640F"/>
    <w:rsid w:val="0077655E"/>
    <w:rsid w:val="00776AD5"/>
    <w:rsid w:val="00777AB1"/>
    <w:rsid w:val="00780B77"/>
    <w:rsid w:val="00780BC7"/>
    <w:rsid w:val="00780D6C"/>
    <w:rsid w:val="00781514"/>
    <w:rsid w:val="007815CE"/>
    <w:rsid w:val="00781701"/>
    <w:rsid w:val="00781ADC"/>
    <w:rsid w:val="00781B62"/>
    <w:rsid w:val="00781BE3"/>
    <w:rsid w:val="00781D78"/>
    <w:rsid w:val="00781F41"/>
    <w:rsid w:val="0078231A"/>
    <w:rsid w:val="007824B7"/>
    <w:rsid w:val="00782664"/>
    <w:rsid w:val="00782974"/>
    <w:rsid w:val="00782E00"/>
    <w:rsid w:val="007830F9"/>
    <w:rsid w:val="00783789"/>
    <w:rsid w:val="0078382A"/>
    <w:rsid w:val="00784287"/>
    <w:rsid w:val="007842AE"/>
    <w:rsid w:val="00784786"/>
    <w:rsid w:val="00784C1B"/>
    <w:rsid w:val="00784C7A"/>
    <w:rsid w:val="00784F38"/>
    <w:rsid w:val="00784F5E"/>
    <w:rsid w:val="007850C5"/>
    <w:rsid w:val="007851D2"/>
    <w:rsid w:val="007851D4"/>
    <w:rsid w:val="00785893"/>
    <w:rsid w:val="00785A74"/>
    <w:rsid w:val="00785C0B"/>
    <w:rsid w:val="00785D78"/>
    <w:rsid w:val="007860D0"/>
    <w:rsid w:val="00786872"/>
    <w:rsid w:val="00786987"/>
    <w:rsid w:val="00786D73"/>
    <w:rsid w:val="00786E1D"/>
    <w:rsid w:val="00786E4B"/>
    <w:rsid w:val="00787892"/>
    <w:rsid w:val="00787FEA"/>
    <w:rsid w:val="00790119"/>
    <w:rsid w:val="007906F3"/>
    <w:rsid w:val="00791A1B"/>
    <w:rsid w:val="00791CD3"/>
    <w:rsid w:val="007920B1"/>
    <w:rsid w:val="00792435"/>
    <w:rsid w:val="007924AD"/>
    <w:rsid w:val="00792543"/>
    <w:rsid w:val="0079262A"/>
    <w:rsid w:val="0079283E"/>
    <w:rsid w:val="00792A0E"/>
    <w:rsid w:val="00792BB9"/>
    <w:rsid w:val="007937A6"/>
    <w:rsid w:val="00793C18"/>
    <w:rsid w:val="00793EE6"/>
    <w:rsid w:val="00793FB2"/>
    <w:rsid w:val="00794594"/>
    <w:rsid w:val="0079491E"/>
    <w:rsid w:val="007949AA"/>
    <w:rsid w:val="00794E93"/>
    <w:rsid w:val="00795067"/>
    <w:rsid w:val="0079585A"/>
    <w:rsid w:val="00795905"/>
    <w:rsid w:val="00795C26"/>
    <w:rsid w:val="00795DEF"/>
    <w:rsid w:val="00796017"/>
    <w:rsid w:val="00796482"/>
    <w:rsid w:val="00796963"/>
    <w:rsid w:val="00796A9A"/>
    <w:rsid w:val="00796AC2"/>
    <w:rsid w:val="00796FC5"/>
    <w:rsid w:val="007970FD"/>
    <w:rsid w:val="007973AE"/>
    <w:rsid w:val="007975F0"/>
    <w:rsid w:val="0079770E"/>
    <w:rsid w:val="00797D12"/>
    <w:rsid w:val="00797F59"/>
    <w:rsid w:val="007A01DF"/>
    <w:rsid w:val="007A0553"/>
    <w:rsid w:val="007A0691"/>
    <w:rsid w:val="007A085B"/>
    <w:rsid w:val="007A094E"/>
    <w:rsid w:val="007A0EBC"/>
    <w:rsid w:val="007A0ED4"/>
    <w:rsid w:val="007A0F57"/>
    <w:rsid w:val="007A1084"/>
    <w:rsid w:val="007A14B9"/>
    <w:rsid w:val="007A16BC"/>
    <w:rsid w:val="007A1C48"/>
    <w:rsid w:val="007A3788"/>
    <w:rsid w:val="007A3F19"/>
    <w:rsid w:val="007A4330"/>
    <w:rsid w:val="007A4910"/>
    <w:rsid w:val="007A4F98"/>
    <w:rsid w:val="007A517C"/>
    <w:rsid w:val="007A53AE"/>
    <w:rsid w:val="007A54EF"/>
    <w:rsid w:val="007A5849"/>
    <w:rsid w:val="007A5A1A"/>
    <w:rsid w:val="007A5A95"/>
    <w:rsid w:val="007A5E26"/>
    <w:rsid w:val="007A6129"/>
    <w:rsid w:val="007A6299"/>
    <w:rsid w:val="007A63AA"/>
    <w:rsid w:val="007A663D"/>
    <w:rsid w:val="007A696B"/>
    <w:rsid w:val="007A6B30"/>
    <w:rsid w:val="007A6FE5"/>
    <w:rsid w:val="007A723E"/>
    <w:rsid w:val="007A7257"/>
    <w:rsid w:val="007A7814"/>
    <w:rsid w:val="007A79C1"/>
    <w:rsid w:val="007A7B19"/>
    <w:rsid w:val="007A7C30"/>
    <w:rsid w:val="007B00B2"/>
    <w:rsid w:val="007B00F5"/>
    <w:rsid w:val="007B0529"/>
    <w:rsid w:val="007B062D"/>
    <w:rsid w:val="007B0994"/>
    <w:rsid w:val="007B10A8"/>
    <w:rsid w:val="007B1FD6"/>
    <w:rsid w:val="007B2066"/>
    <w:rsid w:val="007B226E"/>
    <w:rsid w:val="007B22D8"/>
    <w:rsid w:val="007B25B3"/>
    <w:rsid w:val="007B2AC4"/>
    <w:rsid w:val="007B2BAC"/>
    <w:rsid w:val="007B2CD4"/>
    <w:rsid w:val="007B2DBF"/>
    <w:rsid w:val="007B2FC4"/>
    <w:rsid w:val="007B3245"/>
    <w:rsid w:val="007B32E0"/>
    <w:rsid w:val="007B3334"/>
    <w:rsid w:val="007B3354"/>
    <w:rsid w:val="007B34F4"/>
    <w:rsid w:val="007B352E"/>
    <w:rsid w:val="007B38D0"/>
    <w:rsid w:val="007B39E3"/>
    <w:rsid w:val="007B3A48"/>
    <w:rsid w:val="007B3A5C"/>
    <w:rsid w:val="007B3B50"/>
    <w:rsid w:val="007B3D6D"/>
    <w:rsid w:val="007B4A47"/>
    <w:rsid w:val="007B4AA6"/>
    <w:rsid w:val="007B4BD3"/>
    <w:rsid w:val="007B4FBB"/>
    <w:rsid w:val="007B50AE"/>
    <w:rsid w:val="007B50B6"/>
    <w:rsid w:val="007B51A9"/>
    <w:rsid w:val="007B5433"/>
    <w:rsid w:val="007B54D3"/>
    <w:rsid w:val="007B565F"/>
    <w:rsid w:val="007B62CD"/>
    <w:rsid w:val="007B6913"/>
    <w:rsid w:val="007B6AE6"/>
    <w:rsid w:val="007B6BF4"/>
    <w:rsid w:val="007B7788"/>
    <w:rsid w:val="007B7915"/>
    <w:rsid w:val="007C09AD"/>
    <w:rsid w:val="007C0A80"/>
    <w:rsid w:val="007C0C75"/>
    <w:rsid w:val="007C1287"/>
    <w:rsid w:val="007C13F9"/>
    <w:rsid w:val="007C1527"/>
    <w:rsid w:val="007C190C"/>
    <w:rsid w:val="007C1A19"/>
    <w:rsid w:val="007C1A58"/>
    <w:rsid w:val="007C1EB0"/>
    <w:rsid w:val="007C1F4E"/>
    <w:rsid w:val="007C2278"/>
    <w:rsid w:val="007C33CF"/>
    <w:rsid w:val="007C342F"/>
    <w:rsid w:val="007C35CB"/>
    <w:rsid w:val="007C35D9"/>
    <w:rsid w:val="007C360C"/>
    <w:rsid w:val="007C3837"/>
    <w:rsid w:val="007C4892"/>
    <w:rsid w:val="007C49B8"/>
    <w:rsid w:val="007C4DCF"/>
    <w:rsid w:val="007C4E29"/>
    <w:rsid w:val="007C5057"/>
    <w:rsid w:val="007C53E2"/>
    <w:rsid w:val="007C56E4"/>
    <w:rsid w:val="007C5ADD"/>
    <w:rsid w:val="007C5EA6"/>
    <w:rsid w:val="007C61F6"/>
    <w:rsid w:val="007C6850"/>
    <w:rsid w:val="007C6C77"/>
    <w:rsid w:val="007C6E18"/>
    <w:rsid w:val="007C733B"/>
    <w:rsid w:val="007C7629"/>
    <w:rsid w:val="007C7796"/>
    <w:rsid w:val="007C780E"/>
    <w:rsid w:val="007C78B8"/>
    <w:rsid w:val="007C7B7E"/>
    <w:rsid w:val="007C7BED"/>
    <w:rsid w:val="007D006D"/>
    <w:rsid w:val="007D0608"/>
    <w:rsid w:val="007D0615"/>
    <w:rsid w:val="007D0C50"/>
    <w:rsid w:val="007D116A"/>
    <w:rsid w:val="007D1383"/>
    <w:rsid w:val="007D1696"/>
    <w:rsid w:val="007D1782"/>
    <w:rsid w:val="007D17DA"/>
    <w:rsid w:val="007D1DF5"/>
    <w:rsid w:val="007D20EF"/>
    <w:rsid w:val="007D2207"/>
    <w:rsid w:val="007D22B0"/>
    <w:rsid w:val="007D2527"/>
    <w:rsid w:val="007D2E32"/>
    <w:rsid w:val="007D2EDD"/>
    <w:rsid w:val="007D3185"/>
    <w:rsid w:val="007D3D40"/>
    <w:rsid w:val="007D3F25"/>
    <w:rsid w:val="007D429D"/>
    <w:rsid w:val="007D463F"/>
    <w:rsid w:val="007D46F2"/>
    <w:rsid w:val="007D4C12"/>
    <w:rsid w:val="007D52E9"/>
    <w:rsid w:val="007D5589"/>
    <w:rsid w:val="007D5607"/>
    <w:rsid w:val="007D56A4"/>
    <w:rsid w:val="007D576F"/>
    <w:rsid w:val="007D5987"/>
    <w:rsid w:val="007D5C4B"/>
    <w:rsid w:val="007D5CED"/>
    <w:rsid w:val="007D73F1"/>
    <w:rsid w:val="007D7A4A"/>
    <w:rsid w:val="007E01BC"/>
    <w:rsid w:val="007E0304"/>
    <w:rsid w:val="007E03A8"/>
    <w:rsid w:val="007E0D7C"/>
    <w:rsid w:val="007E15B0"/>
    <w:rsid w:val="007E1A68"/>
    <w:rsid w:val="007E1E1C"/>
    <w:rsid w:val="007E214A"/>
    <w:rsid w:val="007E246E"/>
    <w:rsid w:val="007E2E66"/>
    <w:rsid w:val="007E32C0"/>
    <w:rsid w:val="007E34C2"/>
    <w:rsid w:val="007E35A5"/>
    <w:rsid w:val="007E3910"/>
    <w:rsid w:val="007E3AE2"/>
    <w:rsid w:val="007E3C70"/>
    <w:rsid w:val="007E3CCD"/>
    <w:rsid w:val="007E4512"/>
    <w:rsid w:val="007E4784"/>
    <w:rsid w:val="007E48E1"/>
    <w:rsid w:val="007E4BA3"/>
    <w:rsid w:val="007E4CBA"/>
    <w:rsid w:val="007E519A"/>
    <w:rsid w:val="007E5455"/>
    <w:rsid w:val="007E550D"/>
    <w:rsid w:val="007E5512"/>
    <w:rsid w:val="007E5834"/>
    <w:rsid w:val="007E5CE0"/>
    <w:rsid w:val="007E5F52"/>
    <w:rsid w:val="007E61CF"/>
    <w:rsid w:val="007E6213"/>
    <w:rsid w:val="007E7275"/>
    <w:rsid w:val="007E73BB"/>
    <w:rsid w:val="007E74B1"/>
    <w:rsid w:val="007E759B"/>
    <w:rsid w:val="007E7A3F"/>
    <w:rsid w:val="007E7C03"/>
    <w:rsid w:val="007E7F94"/>
    <w:rsid w:val="007F00F3"/>
    <w:rsid w:val="007F05FF"/>
    <w:rsid w:val="007F09F0"/>
    <w:rsid w:val="007F0CCC"/>
    <w:rsid w:val="007F10CF"/>
    <w:rsid w:val="007F145B"/>
    <w:rsid w:val="007F1AAC"/>
    <w:rsid w:val="007F1C2D"/>
    <w:rsid w:val="007F1D70"/>
    <w:rsid w:val="007F27B2"/>
    <w:rsid w:val="007F312D"/>
    <w:rsid w:val="007F3532"/>
    <w:rsid w:val="007F3A92"/>
    <w:rsid w:val="007F3C76"/>
    <w:rsid w:val="007F3F51"/>
    <w:rsid w:val="007F4A27"/>
    <w:rsid w:val="007F4A58"/>
    <w:rsid w:val="007F4CDD"/>
    <w:rsid w:val="007F592F"/>
    <w:rsid w:val="007F5A9F"/>
    <w:rsid w:val="007F5ECD"/>
    <w:rsid w:val="007F6164"/>
    <w:rsid w:val="007F6288"/>
    <w:rsid w:val="007F644E"/>
    <w:rsid w:val="007F6E7D"/>
    <w:rsid w:val="007F71F6"/>
    <w:rsid w:val="007F789E"/>
    <w:rsid w:val="007F79A6"/>
    <w:rsid w:val="007F7DD4"/>
    <w:rsid w:val="0080066F"/>
    <w:rsid w:val="00800855"/>
    <w:rsid w:val="00801084"/>
    <w:rsid w:val="008011A3"/>
    <w:rsid w:val="00801263"/>
    <w:rsid w:val="0080163E"/>
    <w:rsid w:val="008019C5"/>
    <w:rsid w:val="00801A5D"/>
    <w:rsid w:val="00801C99"/>
    <w:rsid w:val="008020C0"/>
    <w:rsid w:val="008023C6"/>
    <w:rsid w:val="00802498"/>
    <w:rsid w:val="00802628"/>
    <w:rsid w:val="0080266C"/>
    <w:rsid w:val="008028EC"/>
    <w:rsid w:val="00802E4B"/>
    <w:rsid w:val="00802FCD"/>
    <w:rsid w:val="0080308A"/>
    <w:rsid w:val="0080366D"/>
    <w:rsid w:val="008036F6"/>
    <w:rsid w:val="008038C0"/>
    <w:rsid w:val="008038C3"/>
    <w:rsid w:val="00803A25"/>
    <w:rsid w:val="00803C45"/>
    <w:rsid w:val="00804515"/>
    <w:rsid w:val="0080453F"/>
    <w:rsid w:val="00804B77"/>
    <w:rsid w:val="00804E1E"/>
    <w:rsid w:val="00804FD5"/>
    <w:rsid w:val="008050E9"/>
    <w:rsid w:val="008054FC"/>
    <w:rsid w:val="008055FA"/>
    <w:rsid w:val="00805903"/>
    <w:rsid w:val="00805A2C"/>
    <w:rsid w:val="00805B42"/>
    <w:rsid w:val="00806217"/>
    <w:rsid w:val="0080621C"/>
    <w:rsid w:val="008062C7"/>
    <w:rsid w:val="0080685B"/>
    <w:rsid w:val="00806E3E"/>
    <w:rsid w:val="00807166"/>
    <w:rsid w:val="0080719F"/>
    <w:rsid w:val="00807376"/>
    <w:rsid w:val="00807949"/>
    <w:rsid w:val="0081012B"/>
    <w:rsid w:val="008101CB"/>
    <w:rsid w:val="00810840"/>
    <w:rsid w:val="008108AE"/>
    <w:rsid w:val="0081092B"/>
    <w:rsid w:val="00810A70"/>
    <w:rsid w:val="00810AF3"/>
    <w:rsid w:val="00810B9F"/>
    <w:rsid w:val="00810FB5"/>
    <w:rsid w:val="008110F5"/>
    <w:rsid w:val="008116B0"/>
    <w:rsid w:val="0081178F"/>
    <w:rsid w:val="00811938"/>
    <w:rsid w:val="00811DF2"/>
    <w:rsid w:val="00811F34"/>
    <w:rsid w:val="00812088"/>
    <w:rsid w:val="0081211A"/>
    <w:rsid w:val="00812256"/>
    <w:rsid w:val="00812292"/>
    <w:rsid w:val="0081255B"/>
    <w:rsid w:val="0081273A"/>
    <w:rsid w:val="00812FE8"/>
    <w:rsid w:val="00813011"/>
    <w:rsid w:val="008133E8"/>
    <w:rsid w:val="00813530"/>
    <w:rsid w:val="0081390E"/>
    <w:rsid w:val="00813B56"/>
    <w:rsid w:val="0081495F"/>
    <w:rsid w:val="00815243"/>
    <w:rsid w:val="008152C3"/>
    <w:rsid w:val="0081548B"/>
    <w:rsid w:val="00815865"/>
    <w:rsid w:val="008161F4"/>
    <w:rsid w:val="00816350"/>
    <w:rsid w:val="00816C08"/>
    <w:rsid w:val="008170AF"/>
    <w:rsid w:val="008170F8"/>
    <w:rsid w:val="008174C6"/>
    <w:rsid w:val="008178CE"/>
    <w:rsid w:val="00817A93"/>
    <w:rsid w:val="00817C27"/>
    <w:rsid w:val="00820184"/>
    <w:rsid w:val="0082050D"/>
    <w:rsid w:val="008205BF"/>
    <w:rsid w:val="008206F3"/>
    <w:rsid w:val="0082083B"/>
    <w:rsid w:val="00820B37"/>
    <w:rsid w:val="0082134C"/>
    <w:rsid w:val="00821787"/>
    <w:rsid w:val="008218B2"/>
    <w:rsid w:val="00821BF3"/>
    <w:rsid w:val="00821E13"/>
    <w:rsid w:val="00821EE5"/>
    <w:rsid w:val="00822068"/>
    <w:rsid w:val="00822E8E"/>
    <w:rsid w:val="008230B9"/>
    <w:rsid w:val="008234F0"/>
    <w:rsid w:val="00823A3D"/>
    <w:rsid w:val="00823B93"/>
    <w:rsid w:val="00823ED1"/>
    <w:rsid w:val="008247F1"/>
    <w:rsid w:val="00824855"/>
    <w:rsid w:val="00824924"/>
    <w:rsid w:val="00824A5C"/>
    <w:rsid w:val="00824C32"/>
    <w:rsid w:val="00824FF7"/>
    <w:rsid w:val="00825197"/>
    <w:rsid w:val="008256E1"/>
    <w:rsid w:val="00825808"/>
    <w:rsid w:val="00825860"/>
    <w:rsid w:val="008259A2"/>
    <w:rsid w:val="00825E53"/>
    <w:rsid w:val="0082631B"/>
    <w:rsid w:val="00826793"/>
    <w:rsid w:val="00826EDC"/>
    <w:rsid w:val="0082743A"/>
    <w:rsid w:val="00827456"/>
    <w:rsid w:val="00827460"/>
    <w:rsid w:val="0083072E"/>
    <w:rsid w:val="0083078C"/>
    <w:rsid w:val="00830ED8"/>
    <w:rsid w:val="00830EDB"/>
    <w:rsid w:val="0083171E"/>
    <w:rsid w:val="0083199F"/>
    <w:rsid w:val="00831B54"/>
    <w:rsid w:val="00831F9D"/>
    <w:rsid w:val="008324AA"/>
    <w:rsid w:val="00832563"/>
    <w:rsid w:val="008327B6"/>
    <w:rsid w:val="00833449"/>
    <w:rsid w:val="008337C8"/>
    <w:rsid w:val="00833B15"/>
    <w:rsid w:val="00833C07"/>
    <w:rsid w:val="008341F1"/>
    <w:rsid w:val="00834354"/>
    <w:rsid w:val="00834BFC"/>
    <w:rsid w:val="0083549A"/>
    <w:rsid w:val="008356F9"/>
    <w:rsid w:val="00835ABD"/>
    <w:rsid w:val="00835F94"/>
    <w:rsid w:val="008367EC"/>
    <w:rsid w:val="00836B25"/>
    <w:rsid w:val="00836BC1"/>
    <w:rsid w:val="00836F74"/>
    <w:rsid w:val="00837E9D"/>
    <w:rsid w:val="008402C8"/>
    <w:rsid w:val="008402E9"/>
    <w:rsid w:val="00840672"/>
    <w:rsid w:val="00841617"/>
    <w:rsid w:val="00841623"/>
    <w:rsid w:val="0084173D"/>
    <w:rsid w:val="00841828"/>
    <w:rsid w:val="008418EB"/>
    <w:rsid w:val="00842490"/>
    <w:rsid w:val="008426B3"/>
    <w:rsid w:val="00842755"/>
    <w:rsid w:val="00842880"/>
    <w:rsid w:val="008429F6"/>
    <w:rsid w:val="008433D9"/>
    <w:rsid w:val="008437D8"/>
    <w:rsid w:val="00843CB2"/>
    <w:rsid w:val="00844400"/>
    <w:rsid w:val="00844408"/>
    <w:rsid w:val="00844441"/>
    <w:rsid w:val="00844D5E"/>
    <w:rsid w:val="00845018"/>
    <w:rsid w:val="0084580D"/>
    <w:rsid w:val="00845A67"/>
    <w:rsid w:val="00846092"/>
    <w:rsid w:val="008462F9"/>
    <w:rsid w:val="00846C2A"/>
    <w:rsid w:val="00846F1D"/>
    <w:rsid w:val="00847082"/>
    <w:rsid w:val="008470CF"/>
    <w:rsid w:val="008472B6"/>
    <w:rsid w:val="008473FE"/>
    <w:rsid w:val="00847AE2"/>
    <w:rsid w:val="00847B67"/>
    <w:rsid w:val="00847FDD"/>
    <w:rsid w:val="008500E9"/>
    <w:rsid w:val="00850232"/>
    <w:rsid w:val="008502E2"/>
    <w:rsid w:val="00850EE6"/>
    <w:rsid w:val="0085108E"/>
    <w:rsid w:val="008510F8"/>
    <w:rsid w:val="008511E2"/>
    <w:rsid w:val="008523F2"/>
    <w:rsid w:val="00852423"/>
    <w:rsid w:val="00852541"/>
    <w:rsid w:val="00852832"/>
    <w:rsid w:val="0085294F"/>
    <w:rsid w:val="00852A3D"/>
    <w:rsid w:val="00853098"/>
    <w:rsid w:val="0085323F"/>
    <w:rsid w:val="008534E2"/>
    <w:rsid w:val="00853605"/>
    <w:rsid w:val="008538CB"/>
    <w:rsid w:val="00853BA3"/>
    <w:rsid w:val="00853CFF"/>
    <w:rsid w:val="00853D94"/>
    <w:rsid w:val="00853EEA"/>
    <w:rsid w:val="008540F0"/>
    <w:rsid w:val="008542B8"/>
    <w:rsid w:val="0085436D"/>
    <w:rsid w:val="008548DA"/>
    <w:rsid w:val="00854B4A"/>
    <w:rsid w:val="00854ED0"/>
    <w:rsid w:val="00854FFE"/>
    <w:rsid w:val="00855BAD"/>
    <w:rsid w:val="00855D44"/>
    <w:rsid w:val="0085634A"/>
    <w:rsid w:val="00856A59"/>
    <w:rsid w:val="00856EC4"/>
    <w:rsid w:val="00857081"/>
    <w:rsid w:val="008570A9"/>
    <w:rsid w:val="0085733B"/>
    <w:rsid w:val="00857AC5"/>
    <w:rsid w:val="00857B29"/>
    <w:rsid w:val="00857D03"/>
    <w:rsid w:val="00857E95"/>
    <w:rsid w:val="008600D5"/>
    <w:rsid w:val="00860133"/>
    <w:rsid w:val="008603C3"/>
    <w:rsid w:val="008607B2"/>
    <w:rsid w:val="00860802"/>
    <w:rsid w:val="00860969"/>
    <w:rsid w:val="00860C70"/>
    <w:rsid w:val="00860CA1"/>
    <w:rsid w:val="0086117D"/>
    <w:rsid w:val="00861758"/>
    <w:rsid w:val="0086193C"/>
    <w:rsid w:val="00861DC9"/>
    <w:rsid w:val="00861EBA"/>
    <w:rsid w:val="008626A3"/>
    <w:rsid w:val="008627ED"/>
    <w:rsid w:val="00862CDD"/>
    <w:rsid w:val="00862F31"/>
    <w:rsid w:val="0086309A"/>
    <w:rsid w:val="008639D6"/>
    <w:rsid w:val="00864A69"/>
    <w:rsid w:val="00864D0A"/>
    <w:rsid w:val="00864DB8"/>
    <w:rsid w:val="008651A2"/>
    <w:rsid w:val="008651D3"/>
    <w:rsid w:val="008653B8"/>
    <w:rsid w:val="0086578C"/>
    <w:rsid w:val="008657A6"/>
    <w:rsid w:val="00865E49"/>
    <w:rsid w:val="00866311"/>
    <w:rsid w:val="008664CE"/>
    <w:rsid w:val="008665BD"/>
    <w:rsid w:val="0086767E"/>
    <w:rsid w:val="008676A1"/>
    <w:rsid w:val="0086770C"/>
    <w:rsid w:val="0086776B"/>
    <w:rsid w:val="0086797F"/>
    <w:rsid w:val="00867A60"/>
    <w:rsid w:val="00867D82"/>
    <w:rsid w:val="0087050F"/>
    <w:rsid w:val="008706A0"/>
    <w:rsid w:val="008709F6"/>
    <w:rsid w:val="00870D2F"/>
    <w:rsid w:val="008711BA"/>
    <w:rsid w:val="008715B5"/>
    <w:rsid w:val="00871BC6"/>
    <w:rsid w:val="00871E76"/>
    <w:rsid w:val="00872140"/>
    <w:rsid w:val="00872FEF"/>
    <w:rsid w:val="008733DD"/>
    <w:rsid w:val="00873647"/>
    <w:rsid w:val="00873C87"/>
    <w:rsid w:val="00873FD3"/>
    <w:rsid w:val="00873FE6"/>
    <w:rsid w:val="00874931"/>
    <w:rsid w:val="00874B6C"/>
    <w:rsid w:val="00874CC8"/>
    <w:rsid w:val="00874FE5"/>
    <w:rsid w:val="00875011"/>
    <w:rsid w:val="008755B4"/>
    <w:rsid w:val="0087587B"/>
    <w:rsid w:val="008759B1"/>
    <w:rsid w:val="00875C6F"/>
    <w:rsid w:val="00875EEE"/>
    <w:rsid w:val="008760D0"/>
    <w:rsid w:val="00876156"/>
    <w:rsid w:val="0087637D"/>
    <w:rsid w:val="008764F9"/>
    <w:rsid w:val="00876525"/>
    <w:rsid w:val="0087670B"/>
    <w:rsid w:val="0087674F"/>
    <w:rsid w:val="008775AF"/>
    <w:rsid w:val="008776FD"/>
    <w:rsid w:val="00877B5B"/>
    <w:rsid w:val="008807D0"/>
    <w:rsid w:val="00880BA4"/>
    <w:rsid w:val="00880FF7"/>
    <w:rsid w:val="008813D9"/>
    <w:rsid w:val="00881897"/>
    <w:rsid w:val="0088195C"/>
    <w:rsid w:val="008819EF"/>
    <w:rsid w:val="00881D4E"/>
    <w:rsid w:val="00882187"/>
    <w:rsid w:val="00882959"/>
    <w:rsid w:val="00882B1D"/>
    <w:rsid w:val="008836FD"/>
    <w:rsid w:val="00883929"/>
    <w:rsid w:val="00883A15"/>
    <w:rsid w:val="00883D9C"/>
    <w:rsid w:val="00884041"/>
    <w:rsid w:val="00884337"/>
    <w:rsid w:val="0088461A"/>
    <w:rsid w:val="00884854"/>
    <w:rsid w:val="008848EB"/>
    <w:rsid w:val="00884C6C"/>
    <w:rsid w:val="00884D70"/>
    <w:rsid w:val="0088517F"/>
    <w:rsid w:val="0088576D"/>
    <w:rsid w:val="00885B58"/>
    <w:rsid w:val="00885B79"/>
    <w:rsid w:val="00885EB6"/>
    <w:rsid w:val="008868F6"/>
    <w:rsid w:val="00886F2B"/>
    <w:rsid w:val="00887013"/>
    <w:rsid w:val="008871D4"/>
    <w:rsid w:val="00887982"/>
    <w:rsid w:val="00887B9B"/>
    <w:rsid w:val="00890216"/>
    <w:rsid w:val="008905EE"/>
    <w:rsid w:val="00890972"/>
    <w:rsid w:val="00890D24"/>
    <w:rsid w:val="0089113A"/>
    <w:rsid w:val="008916CC"/>
    <w:rsid w:val="008918DA"/>
    <w:rsid w:val="008918E5"/>
    <w:rsid w:val="00891DB2"/>
    <w:rsid w:val="00891E16"/>
    <w:rsid w:val="008921EB"/>
    <w:rsid w:val="00892645"/>
    <w:rsid w:val="00892803"/>
    <w:rsid w:val="008928B8"/>
    <w:rsid w:val="008928EA"/>
    <w:rsid w:val="00892F08"/>
    <w:rsid w:val="00893D66"/>
    <w:rsid w:val="0089416D"/>
    <w:rsid w:val="00894468"/>
    <w:rsid w:val="00894617"/>
    <w:rsid w:val="008947DE"/>
    <w:rsid w:val="008949E2"/>
    <w:rsid w:val="00894ADA"/>
    <w:rsid w:val="00894D44"/>
    <w:rsid w:val="00894DFF"/>
    <w:rsid w:val="00894E6C"/>
    <w:rsid w:val="008950AF"/>
    <w:rsid w:val="008952A1"/>
    <w:rsid w:val="008952A5"/>
    <w:rsid w:val="00895387"/>
    <w:rsid w:val="0089538D"/>
    <w:rsid w:val="00895728"/>
    <w:rsid w:val="00895FA4"/>
    <w:rsid w:val="00896989"/>
    <w:rsid w:val="00896D0D"/>
    <w:rsid w:val="00896E54"/>
    <w:rsid w:val="0089735E"/>
    <w:rsid w:val="00897799"/>
    <w:rsid w:val="0089780C"/>
    <w:rsid w:val="008979F7"/>
    <w:rsid w:val="00897FCA"/>
    <w:rsid w:val="008A04CA"/>
    <w:rsid w:val="008A06B1"/>
    <w:rsid w:val="008A073E"/>
    <w:rsid w:val="008A100D"/>
    <w:rsid w:val="008A1415"/>
    <w:rsid w:val="008A1428"/>
    <w:rsid w:val="008A15DC"/>
    <w:rsid w:val="008A1AB5"/>
    <w:rsid w:val="008A1EDC"/>
    <w:rsid w:val="008A21E9"/>
    <w:rsid w:val="008A22D3"/>
    <w:rsid w:val="008A244A"/>
    <w:rsid w:val="008A25F6"/>
    <w:rsid w:val="008A32CC"/>
    <w:rsid w:val="008A335F"/>
    <w:rsid w:val="008A34AB"/>
    <w:rsid w:val="008A359B"/>
    <w:rsid w:val="008A3D0E"/>
    <w:rsid w:val="008A405B"/>
    <w:rsid w:val="008A453B"/>
    <w:rsid w:val="008A460F"/>
    <w:rsid w:val="008A545A"/>
    <w:rsid w:val="008A5493"/>
    <w:rsid w:val="008A5B0E"/>
    <w:rsid w:val="008A5BCE"/>
    <w:rsid w:val="008A64C7"/>
    <w:rsid w:val="008A6541"/>
    <w:rsid w:val="008A6683"/>
    <w:rsid w:val="008A71BF"/>
    <w:rsid w:val="008A732B"/>
    <w:rsid w:val="008A742A"/>
    <w:rsid w:val="008A7682"/>
    <w:rsid w:val="008A7E80"/>
    <w:rsid w:val="008B01E4"/>
    <w:rsid w:val="008B038C"/>
    <w:rsid w:val="008B0694"/>
    <w:rsid w:val="008B0C3C"/>
    <w:rsid w:val="008B1502"/>
    <w:rsid w:val="008B1576"/>
    <w:rsid w:val="008B1DBB"/>
    <w:rsid w:val="008B1EED"/>
    <w:rsid w:val="008B2605"/>
    <w:rsid w:val="008B26E0"/>
    <w:rsid w:val="008B333B"/>
    <w:rsid w:val="008B35B1"/>
    <w:rsid w:val="008B385D"/>
    <w:rsid w:val="008B4047"/>
    <w:rsid w:val="008B40F4"/>
    <w:rsid w:val="008B44E0"/>
    <w:rsid w:val="008B479E"/>
    <w:rsid w:val="008B49B5"/>
    <w:rsid w:val="008B4F3E"/>
    <w:rsid w:val="008B52AA"/>
    <w:rsid w:val="008B539A"/>
    <w:rsid w:val="008B54B4"/>
    <w:rsid w:val="008B5781"/>
    <w:rsid w:val="008B5A16"/>
    <w:rsid w:val="008B6089"/>
    <w:rsid w:val="008B6311"/>
    <w:rsid w:val="008B65F2"/>
    <w:rsid w:val="008B6C2E"/>
    <w:rsid w:val="008B710E"/>
    <w:rsid w:val="008B7217"/>
    <w:rsid w:val="008B7438"/>
    <w:rsid w:val="008B77AE"/>
    <w:rsid w:val="008B79B0"/>
    <w:rsid w:val="008C03C1"/>
    <w:rsid w:val="008C04B9"/>
    <w:rsid w:val="008C1056"/>
    <w:rsid w:val="008C1096"/>
    <w:rsid w:val="008C10E4"/>
    <w:rsid w:val="008C1127"/>
    <w:rsid w:val="008C19B3"/>
    <w:rsid w:val="008C1A6F"/>
    <w:rsid w:val="008C1DB0"/>
    <w:rsid w:val="008C2418"/>
    <w:rsid w:val="008C2843"/>
    <w:rsid w:val="008C324D"/>
    <w:rsid w:val="008C34D0"/>
    <w:rsid w:val="008C3C75"/>
    <w:rsid w:val="008C42DF"/>
    <w:rsid w:val="008C45FC"/>
    <w:rsid w:val="008C4DCE"/>
    <w:rsid w:val="008C5164"/>
    <w:rsid w:val="008C51D3"/>
    <w:rsid w:val="008C6084"/>
    <w:rsid w:val="008C608C"/>
    <w:rsid w:val="008C63B8"/>
    <w:rsid w:val="008C63FD"/>
    <w:rsid w:val="008C6648"/>
    <w:rsid w:val="008C6A95"/>
    <w:rsid w:val="008C7148"/>
    <w:rsid w:val="008C7296"/>
    <w:rsid w:val="008C7680"/>
    <w:rsid w:val="008C77DC"/>
    <w:rsid w:val="008C7805"/>
    <w:rsid w:val="008C7B7C"/>
    <w:rsid w:val="008D02BC"/>
    <w:rsid w:val="008D02BD"/>
    <w:rsid w:val="008D0315"/>
    <w:rsid w:val="008D0963"/>
    <w:rsid w:val="008D0C57"/>
    <w:rsid w:val="008D108D"/>
    <w:rsid w:val="008D12E4"/>
    <w:rsid w:val="008D18F4"/>
    <w:rsid w:val="008D1A90"/>
    <w:rsid w:val="008D1A99"/>
    <w:rsid w:val="008D231D"/>
    <w:rsid w:val="008D27C1"/>
    <w:rsid w:val="008D2C7A"/>
    <w:rsid w:val="008D319D"/>
    <w:rsid w:val="008D3623"/>
    <w:rsid w:val="008D38E4"/>
    <w:rsid w:val="008D3F3D"/>
    <w:rsid w:val="008D4A69"/>
    <w:rsid w:val="008D4B08"/>
    <w:rsid w:val="008D4BCD"/>
    <w:rsid w:val="008D4D66"/>
    <w:rsid w:val="008D4FB1"/>
    <w:rsid w:val="008D5974"/>
    <w:rsid w:val="008D5B18"/>
    <w:rsid w:val="008D5E05"/>
    <w:rsid w:val="008D6101"/>
    <w:rsid w:val="008D641D"/>
    <w:rsid w:val="008D649B"/>
    <w:rsid w:val="008D672E"/>
    <w:rsid w:val="008D6E2E"/>
    <w:rsid w:val="008D70E8"/>
    <w:rsid w:val="008D7115"/>
    <w:rsid w:val="008D730B"/>
    <w:rsid w:val="008D733B"/>
    <w:rsid w:val="008D7443"/>
    <w:rsid w:val="008D7762"/>
    <w:rsid w:val="008D77AD"/>
    <w:rsid w:val="008D7CF5"/>
    <w:rsid w:val="008D7F8B"/>
    <w:rsid w:val="008E0E3E"/>
    <w:rsid w:val="008E0EB1"/>
    <w:rsid w:val="008E111A"/>
    <w:rsid w:val="008E1223"/>
    <w:rsid w:val="008E139F"/>
    <w:rsid w:val="008E1682"/>
    <w:rsid w:val="008E1952"/>
    <w:rsid w:val="008E1967"/>
    <w:rsid w:val="008E1BA4"/>
    <w:rsid w:val="008E1E43"/>
    <w:rsid w:val="008E2793"/>
    <w:rsid w:val="008E27B0"/>
    <w:rsid w:val="008E30B6"/>
    <w:rsid w:val="008E321F"/>
    <w:rsid w:val="008E32A0"/>
    <w:rsid w:val="008E4320"/>
    <w:rsid w:val="008E4453"/>
    <w:rsid w:val="008E46A4"/>
    <w:rsid w:val="008E4EB8"/>
    <w:rsid w:val="008E5004"/>
    <w:rsid w:val="008E552C"/>
    <w:rsid w:val="008E5562"/>
    <w:rsid w:val="008E578A"/>
    <w:rsid w:val="008E57CF"/>
    <w:rsid w:val="008E5B5F"/>
    <w:rsid w:val="008E6944"/>
    <w:rsid w:val="008E6D56"/>
    <w:rsid w:val="008E70A1"/>
    <w:rsid w:val="008E70E6"/>
    <w:rsid w:val="008E7200"/>
    <w:rsid w:val="008E725D"/>
    <w:rsid w:val="008E7A60"/>
    <w:rsid w:val="008E7DF9"/>
    <w:rsid w:val="008F00E6"/>
    <w:rsid w:val="008F070B"/>
    <w:rsid w:val="008F0B61"/>
    <w:rsid w:val="008F0BB2"/>
    <w:rsid w:val="008F1136"/>
    <w:rsid w:val="008F1141"/>
    <w:rsid w:val="008F1174"/>
    <w:rsid w:val="008F1785"/>
    <w:rsid w:val="008F17A3"/>
    <w:rsid w:val="008F1BFC"/>
    <w:rsid w:val="008F1DF1"/>
    <w:rsid w:val="008F21A8"/>
    <w:rsid w:val="008F2CE8"/>
    <w:rsid w:val="008F2DEC"/>
    <w:rsid w:val="008F37EB"/>
    <w:rsid w:val="008F3966"/>
    <w:rsid w:val="008F3DBE"/>
    <w:rsid w:val="008F3FBA"/>
    <w:rsid w:val="008F4C1A"/>
    <w:rsid w:val="008F51E4"/>
    <w:rsid w:val="008F5293"/>
    <w:rsid w:val="008F5A5D"/>
    <w:rsid w:val="008F5C5F"/>
    <w:rsid w:val="008F5FB2"/>
    <w:rsid w:val="008F6653"/>
    <w:rsid w:val="008F6FED"/>
    <w:rsid w:val="008F7007"/>
    <w:rsid w:val="008F726E"/>
    <w:rsid w:val="008F770B"/>
    <w:rsid w:val="008F77EE"/>
    <w:rsid w:val="008F78B5"/>
    <w:rsid w:val="0090031D"/>
    <w:rsid w:val="00900960"/>
    <w:rsid w:val="00900B54"/>
    <w:rsid w:val="00900C56"/>
    <w:rsid w:val="00900F57"/>
    <w:rsid w:val="00901338"/>
    <w:rsid w:val="0090150B"/>
    <w:rsid w:val="0090155D"/>
    <w:rsid w:val="009016B4"/>
    <w:rsid w:val="00901D48"/>
    <w:rsid w:val="009020DD"/>
    <w:rsid w:val="0090235A"/>
    <w:rsid w:val="009027DC"/>
    <w:rsid w:val="00902FF9"/>
    <w:rsid w:val="0090318E"/>
    <w:rsid w:val="00903200"/>
    <w:rsid w:val="0090377C"/>
    <w:rsid w:val="00903A84"/>
    <w:rsid w:val="00903CEF"/>
    <w:rsid w:val="00903DFB"/>
    <w:rsid w:val="0090443E"/>
    <w:rsid w:val="00905192"/>
    <w:rsid w:val="00905431"/>
    <w:rsid w:val="009058DC"/>
    <w:rsid w:val="009059D3"/>
    <w:rsid w:val="00905D7E"/>
    <w:rsid w:val="009063A4"/>
    <w:rsid w:val="00906872"/>
    <w:rsid w:val="00906B9A"/>
    <w:rsid w:val="00906C75"/>
    <w:rsid w:val="009071D7"/>
    <w:rsid w:val="00907444"/>
    <w:rsid w:val="009079A4"/>
    <w:rsid w:val="00907A7A"/>
    <w:rsid w:val="00907D2B"/>
    <w:rsid w:val="0091011A"/>
    <w:rsid w:val="009101BA"/>
    <w:rsid w:val="00910590"/>
    <w:rsid w:val="0091073D"/>
    <w:rsid w:val="00910CEC"/>
    <w:rsid w:val="00910E5A"/>
    <w:rsid w:val="00911313"/>
    <w:rsid w:val="0091146F"/>
    <w:rsid w:val="00911CE4"/>
    <w:rsid w:val="00911D1A"/>
    <w:rsid w:val="009125D1"/>
    <w:rsid w:val="009127C6"/>
    <w:rsid w:val="00912D3C"/>
    <w:rsid w:val="009136C9"/>
    <w:rsid w:val="00913980"/>
    <w:rsid w:val="00913E3F"/>
    <w:rsid w:val="009141EC"/>
    <w:rsid w:val="0091437F"/>
    <w:rsid w:val="0091447A"/>
    <w:rsid w:val="009149D0"/>
    <w:rsid w:val="00914E5F"/>
    <w:rsid w:val="00914E63"/>
    <w:rsid w:val="00914F79"/>
    <w:rsid w:val="009151C3"/>
    <w:rsid w:val="00915511"/>
    <w:rsid w:val="00915AFD"/>
    <w:rsid w:val="00915C19"/>
    <w:rsid w:val="00916294"/>
    <w:rsid w:val="009165D9"/>
    <w:rsid w:val="00916695"/>
    <w:rsid w:val="00916DA1"/>
    <w:rsid w:val="00916EFC"/>
    <w:rsid w:val="009170BF"/>
    <w:rsid w:val="00917574"/>
    <w:rsid w:val="009178A7"/>
    <w:rsid w:val="009179D8"/>
    <w:rsid w:val="00917E78"/>
    <w:rsid w:val="009201EE"/>
    <w:rsid w:val="00920446"/>
    <w:rsid w:val="00920817"/>
    <w:rsid w:val="009209FC"/>
    <w:rsid w:val="00920A7D"/>
    <w:rsid w:val="00921097"/>
    <w:rsid w:val="00921B88"/>
    <w:rsid w:val="00921F06"/>
    <w:rsid w:val="009222C8"/>
    <w:rsid w:val="0092252E"/>
    <w:rsid w:val="00922FFE"/>
    <w:rsid w:val="009235B2"/>
    <w:rsid w:val="00924016"/>
    <w:rsid w:val="00924127"/>
    <w:rsid w:val="009247AE"/>
    <w:rsid w:val="009247EE"/>
    <w:rsid w:val="00924A04"/>
    <w:rsid w:val="00924DF7"/>
    <w:rsid w:val="009252A7"/>
    <w:rsid w:val="00925D00"/>
    <w:rsid w:val="00926370"/>
    <w:rsid w:val="0092637D"/>
    <w:rsid w:val="00926C21"/>
    <w:rsid w:val="00926E71"/>
    <w:rsid w:val="00927450"/>
    <w:rsid w:val="00927967"/>
    <w:rsid w:val="00927BB2"/>
    <w:rsid w:val="00927D9D"/>
    <w:rsid w:val="00927FE6"/>
    <w:rsid w:val="00930388"/>
    <w:rsid w:val="009305BD"/>
    <w:rsid w:val="00930881"/>
    <w:rsid w:val="00930CF6"/>
    <w:rsid w:val="0093108F"/>
    <w:rsid w:val="009312FB"/>
    <w:rsid w:val="00931494"/>
    <w:rsid w:val="009314FA"/>
    <w:rsid w:val="009323D0"/>
    <w:rsid w:val="00932A07"/>
    <w:rsid w:val="0093300F"/>
    <w:rsid w:val="00933242"/>
    <w:rsid w:val="00933774"/>
    <w:rsid w:val="00933A6A"/>
    <w:rsid w:val="00933B94"/>
    <w:rsid w:val="009340F6"/>
    <w:rsid w:val="00934953"/>
    <w:rsid w:val="00934A59"/>
    <w:rsid w:val="00934ACA"/>
    <w:rsid w:val="00934D1C"/>
    <w:rsid w:val="009351F5"/>
    <w:rsid w:val="009352F9"/>
    <w:rsid w:val="00935314"/>
    <w:rsid w:val="00935565"/>
    <w:rsid w:val="00935743"/>
    <w:rsid w:val="00935AA4"/>
    <w:rsid w:val="00935BA7"/>
    <w:rsid w:val="009362EE"/>
    <w:rsid w:val="00936413"/>
    <w:rsid w:val="0093697A"/>
    <w:rsid w:val="00937137"/>
    <w:rsid w:val="0093722C"/>
    <w:rsid w:val="0093723F"/>
    <w:rsid w:val="00937523"/>
    <w:rsid w:val="009375BA"/>
    <w:rsid w:val="00937ACB"/>
    <w:rsid w:val="009400B0"/>
    <w:rsid w:val="00940529"/>
    <w:rsid w:val="0094054C"/>
    <w:rsid w:val="009409BF"/>
    <w:rsid w:val="00940D15"/>
    <w:rsid w:val="00941062"/>
    <w:rsid w:val="0094249C"/>
    <w:rsid w:val="009424E8"/>
    <w:rsid w:val="009425C2"/>
    <w:rsid w:val="009429B3"/>
    <w:rsid w:val="00942A7E"/>
    <w:rsid w:val="00942F19"/>
    <w:rsid w:val="009433B2"/>
    <w:rsid w:val="0094344E"/>
    <w:rsid w:val="00943690"/>
    <w:rsid w:val="00943E51"/>
    <w:rsid w:val="00943EA1"/>
    <w:rsid w:val="00944181"/>
    <w:rsid w:val="00944185"/>
    <w:rsid w:val="0094440E"/>
    <w:rsid w:val="00944720"/>
    <w:rsid w:val="00944942"/>
    <w:rsid w:val="00944F3C"/>
    <w:rsid w:val="0094510B"/>
    <w:rsid w:val="0094570C"/>
    <w:rsid w:val="00945A2F"/>
    <w:rsid w:val="00945B71"/>
    <w:rsid w:val="00945BB7"/>
    <w:rsid w:val="009463F4"/>
    <w:rsid w:val="009464CF"/>
    <w:rsid w:val="009465E7"/>
    <w:rsid w:val="0094697C"/>
    <w:rsid w:val="00946E90"/>
    <w:rsid w:val="00947175"/>
    <w:rsid w:val="00947435"/>
    <w:rsid w:val="009477A9"/>
    <w:rsid w:val="00950276"/>
    <w:rsid w:val="009502A4"/>
    <w:rsid w:val="00950349"/>
    <w:rsid w:val="009503B0"/>
    <w:rsid w:val="00950C48"/>
    <w:rsid w:val="0095132E"/>
    <w:rsid w:val="00951420"/>
    <w:rsid w:val="00951B88"/>
    <w:rsid w:val="00951CA2"/>
    <w:rsid w:val="00952322"/>
    <w:rsid w:val="009527D9"/>
    <w:rsid w:val="00952937"/>
    <w:rsid w:val="00952E35"/>
    <w:rsid w:val="00953194"/>
    <w:rsid w:val="00953223"/>
    <w:rsid w:val="0095343D"/>
    <w:rsid w:val="009535C8"/>
    <w:rsid w:val="009535F2"/>
    <w:rsid w:val="0095361B"/>
    <w:rsid w:val="00953643"/>
    <w:rsid w:val="009539BD"/>
    <w:rsid w:val="00954677"/>
    <w:rsid w:val="00954DD9"/>
    <w:rsid w:val="00955A87"/>
    <w:rsid w:val="00955E39"/>
    <w:rsid w:val="00955E7B"/>
    <w:rsid w:val="00956429"/>
    <w:rsid w:val="009565A1"/>
    <w:rsid w:val="00956627"/>
    <w:rsid w:val="00956866"/>
    <w:rsid w:val="00956893"/>
    <w:rsid w:val="00956CCD"/>
    <w:rsid w:val="00956FCF"/>
    <w:rsid w:val="009575D7"/>
    <w:rsid w:val="00957A36"/>
    <w:rsid w:val="00957A68"/>
    <w:rsid w:val="00957ED8"/>
    <w:rsid w:val="00957EFC"/>
    <w:rsid w:val="0096023C"/>
    <w:rsid w:val="00960480"/>
    <w:rsid w:val="0096083F"/>
    <w:rsid w:val="00960946"/>
    <w:rsid w:val="0096094B"/>
    <w:rsid w:val="009609C6"/>
    <w:rsid w:val="00960C4D"/>
    <w:rsid w:val="009613F9"/>
    <w:rsid w:val="009614C0"/>
    <w:rsid w:val="009620CA"/>
    <w:rsid w:val="0096219A"/>
    <w:rsid w:val="00962682"/>
    <w:rsid w:val="009626F7"/>
    <w:rsid w:val="00962EF2"/>
    <w:rsid w:val="00963319"/>
    <w:rsid w:val="00963342"/>
    <w:rsid w:val="009634A4"/>
    <w:rsid w:val="00963861"/>
    <w:rsid w:val="0096396A"/>
    <w:rsid w:val="00963AB2"/>
    <w:rsid w:val="00963DF0"/>
    <w:rsid w:val="009645FA"/>
    <w:rsid w:val="00964E71"/>
    <w:rsid w:val="00964F0D"/>
    <w:rsid w:val="00965164"/>
    <w:rsid w:val="0096520E"/>
    <w:rsid w:val="00965FE3"/>
    <w:rsid w:val="009660C5"/>
    <w:rsid w:val="00966213"/>
    <w:rsid w:val="009665D4"/>
    <w:rsid w:val="00966895"/>
    <w:rsid w:val="00966D89"/>
    <w:rsid w:val="00966F86"/>
    <w:rsid w:val="00966FE9"/>
    <w:rsid w:val="009671A5"/>
    <w:rsid w:val="009674F1"/>
    <w:rsid w:val="0096760C"/>
    <w:rsid w:val="00967827"/>
    <w:rsid w:val="00967970"/>
    <w:rsid w:val="009679C3"/>
    <w:rsid w:val="00967CBC"/>
    <w:rsid w:val="00967E39"/>
    <w:rsid w:val="00967FDE"/>
    <w:rsid w:val="00970817"/>
    <w:rsid w:val="00970C17"/>
    <w:rsid w:val="00970CEC"/>
    <w:rsid w:val="00971EF1"/>
    <w:rsid w:val="0097262E"/>
    <w:rsid w:val="00972760"/>
    <w:rsid w:val="00972794"/>
    <w:rsid w:val="009727CB"/>
    <w:rsid w:val="00972F29"/>
    <w:rsid w:val="009736EC"/>
    <w:rsid w:val="0097393F"/>
    <w:rsid w:val="00974648"/>
    <w:rsid w:val="00975050"/>
    <w:rsid w:val="009754FA"/>
    <w:rsid w:val="00975619"/>
    <w:rsid w:val="00975944"/>
    <w:rsid w:val="00975CA7"/>
    <w:rsid w:val="00975ED1"/>
    <w:rsid w:val="00976131"/>
    <w:rsid w:val="009765A3"/>
    <w:rsid w:val="00976731"/>
    <w:rsid w:val="00976BDE"/>
    <w:rsid w:val="00976EC8"/>
    <w:rsid w:val="009777AD"/>
    <w:rsid w:val="00977882"/>
    <w:rsid w:val="00977EAE"/>
    <w:rsid w:val="009804E8"/>
    <w:rsid w:val="00980745"/>
    <w:rsid w:val="00980C6B"/>
    <w:rsid w:val="00980FA2"/>
    <w:rsid w:val="00981344"/>
    <w:rsid w:val="0098168F"/>
    <w:rsid w:val="00981A3B"/>
    <w:rsid w:val="00981CB2"/>
    <w:rsid w:val="00981D4C"/>
    <w:rsid w:val="0098292C"/>
    <w:rsid w:val="00982A2D"/>
    <w:rsid w:val="00982CFE"/>
    <w:rsid w:val="00982DA7"/>
    <w:rsid w:val="009835AD"/>
    <w:rsid w:val="00983619"/>
    <w:rsid w:val="00984300"/>
    <w:rsid w:val="009845F5"/>
    <w:rsid w:val="009845F9"/>
    <w:rsid w:val="00984787"/>
    <w:rsid w:val="009852A5"/>
    <w:rsid w:val="009854C9"/>
    <w:rsid w:val="00985745"/>
    <w:rsid w:val="009858B2"/>
    <w:rsid w:val="009858C8"/>
    <w:rsid w:val="00985CC7"/>
    <w:rsid w:val="00985CF3"/>
    <w:rsid w:val="00986012"/>
    <w:rsid w:val="009862FE"/>
    <w:rsid w:val="009870B1"/>
    <w:rsid w:val="00987499"/>
    <w:rsid w:val="00987DDE"/>
    <w:rsid w:val="00990253"/>
    <w:rsid w:val="009904D9"/>
    <w:rsid w:val="00990E25"/>
    <w:rsid w:val="00990E96"/>
    <w:rsid w:val="00991174"/>
    <w:rsid w:val="00991214"/>
    <w:rsid w:val="00991554"/>
    <w:rsid w:val="009916A2"/>
    <w:rsid w:val="00991930"/>
    <w:rsid w:val="00991BE6"/>
    <w:rsid w:val="00991CB9"/>
    <w:rsid w:val="009922A6"/>
    <w:rsid w:val="009922FC"/>
    <w:rsid w:val="009927AF"/>
    <w:rsid w:val="009927DD"/>
    <w:rsid w:val="009931BE"/>
    <w:rsid w:val="009932D1"/>
    <w:rsid w:val="00993412"/>
    <w:rsid w:val="00993C06"/>
    <w:rsid w:val="00993C5A"/>
    <w:rsid w:val="00994433"/>
    <w:rsid w:val="00994705"/>
    <w:rsid w:val="00994A72"/>
    <w:rsid w:val="00995217"/>
    <w:rsid w:val="00995537"/>
    <w:rsid w:val="009957CA"/>
    <w:rsid w:val="0099603E"/>
    <w:rsid w:val="00996150"/>
    <w:rsid w:val="00996396"/>
    <w:rsid w:val="009967DC"/>
    <w:rsid w:val="0099692A"/>
    <w:rsid w:val="00996DFE"/>
    <w:rsid w:val="009970D3"/>
    <w:rsid w:val="00997868"/>
    <w:rsid w:val="009A07B1"/>
    <w:rsid w:val="009A0FC9"/>
    <w:rsid w:val="009A1254"/>
    <w:rsid w:val="009A12EE"/>
    <w:rsid w:val="009A13AE"/>
    <w:rsid w:val="009A1BBA"/>
    <w:rsid w:val="009A1BF8"/>
    <w:rsid w:val="009A1D7B"/>
    <w:rsid w:val="009A216B"/>
    <w:rsid w:val="009A23B9"/>
    <w:rsid w:val="009A2A9A"/>
    <w:rsid w:val="009A2C7A"/>
    <w:rsid w:val="009A3401"/>
    <w:rsid w:val="009A345E"/>
    <w:rsid w:val="009A391B"/>
    <w:rsid w:val="009A3E2A"/>
    <w:rsid w:val="009A43A7"/>
    <w:rsid w:val="009A43D5"/>
    <w:rsid w:val="009A46F6"/>
    <w:rsid w:val="009A5112"/>
    <w:rsid w:val="009A53FD"/>
    <w:rsid w:val="009A54A8"/>
    <w:rsid w:val="009A561B"/>
    <w:rsid w:val="009A6338"/>
    <w:rsid w:val="009A681B"/>
    <w:rsid w:val="009A72CF"/>
    <w:rsid w:val="009A74A4"/>
    <w:rsid w:val="009A76A8"/>
    <w:rsid w:val="009A7ACB"/>
    <w:rsid w:val="009A7C31"/>
    <w:rsid w:val="009A7EBF"/>
    <w:rsid w:val="009B0147"/>
    <w:rsid w:val="009B029C"/>
    <w:rsid w:val="009B0314"/>
    <w:rsid w:val="009B0640"/>
    <w:rsid w:val="009B0B67"/>
    <w:rsid w:val="009B10F7"/>
    <w:rsid w:val="009B1506"/>
    <w:rsid w:val="009B192A"/>
    <w:rsid w:val="009B1CEA"/>
    <w:rsid w:val="009B2017"/>
    <w:rsid w:val="009B208F"/>
    <w:rsid w:val="009B2A3B"/>
    <w:rsid w:val="009B2A9D"/>
    <w:rsid w:val="009B2D69"/>
    <w:rsid w:val="009B31F6"/>
    <w:rsid w:val="009B3D77"/>
    <w:rsid w:val="009B3DA2"/>
    <w:rsid w:val="009B3E91"/>
    <w:rsid w:val="009B3FA1"/>
    <w:rsid w:val="009B43BE"/>
    <w:rsid w:val="009B441A"/>
    <w:rsid w:val="009B4560"/>
    <w:rsid w:val="009B46AF"/>
    <w:rsid w:val="009B4AEB"/>
    <w:rsid w:val="009B4EC8"/>
    <w:rsid w:val="009B593A"/>
    <w:rsid w:val="009B608B"/>
    <w:rsid w:val="009B6680"/>
    <w:rsid w:val="009B6A74"/>
    <w:rsid w:val="009B6C23"/>
    <w:rsid w:val="009B6F15"/>
    <w:rsid w:val="009B714A"/>
    <w:rsid w:val="009B71AC"/>
    <w:rsid w:val="009B7365"/>
    <w:rsid w:val="009B744A"/>
    <w:rsid w:val="009B74A2"/>
    <w:rsid w:val="009B760F"/>
    <w:rsid w:val="009B78EF"/>
    <w:rsid w:val="009B793B"/>
    <w:rsid w:val="009B7AE9"/>
    <w:rsid w:val="009B7B46"/>
    <w:rsid w:val="009C0668"/>
    <w:rsid w:val="009C0A95"/>
    <w:rsid w:val="009C0C07"/>
    <w:rsid w:val="009C0CB0"/>
    <w:rsid w:val="009C12D7"/>
    <w:rsid w:val="009C1E81"/>
    <w:rsid w:val="009C227D"/>
    <w:rsid w:val="009C23D3"/>
    <w:rsid w:val="009C2824"/>
    <w:rsid w:val="009C2E7F"/>
    <w:rsid w:val="009C2F60"/>
    <w:rsid w:val="009C30E4"/>
    <w:rsid w:val="009C3300"/>
    <w:rsid w:val="009C378E"/>
    <w:rsid w:val="009C4219"/>
    <w:rsid w:val="009C4718"/>
    <w:rsid w:val="009C4C44"/>
    <w:rsid w:val="009C4D68"/>
    <w:rsid w:val="009C4E2D"/>
    <w:rsid w:val="009C4FA0"/>
    <w:rsid w:val="009C51BB"/>
    <w:rsid w:val="009C5627"/>
    <w:rsid w:val="009C5642"/>
    <w:rsid w:val="009C6650"/>
    <w:rsid w:val="009C73F6"/>
    <w:rsid w:val="009C7540"/>
    <w:rsid w:val="009C7E9D"/>
    <w:rsid w:val="009C7EF7"/>
    <w:rsid w:val="009D0098"/>
    <w:rsid w:val="009D0379"/>
    <w:rsid w:val="009D0CA9"/>
    <w:rsid w:val="009D0D4D"/>
    <w:rsid w:val="009D0E63"/>
    <w:rsid w:val="009D1248"/>
    <w:rsid w:val="009D1362"/>
    <w:rsid w:val="009D1738"/>
    <w:rsid w:val="009D1ABC"/>
    <w:rsid w:val="009D1E77"/>
    <w:rsid w:val="009D1F52"/>
    <w:rsid w:val="009D205F"/>
    <w:rsid w:val="009D212A"/>
    <w:rsid w:val="009D291A"/>
    <w:rsid w:val="009D2D40"/>
    <w:rsid w:val="009D32A5"/>
    <w:rsid w:val="009D32B0"/>
    <w:rsid w:val="009D393C"/>
    <w:rsid w:val="009D4A4D"/>
    <w:rsid w:val="009D5031"/>
    <w:rsid w:val="009D5114"/>
    <w:rsid w:val="009D5B9D"/>
    <w:rsid w:val="009D5D36"/>
    <w:rsid w:val="009D6598"/>
    <w:rsid w:val="009D65EE"/>
    <w:rsid w:val="009D666A"/>
    <w:rsid w:val="009D6AB6"/>
    <w:rsid w:val="009D6B7B"/>
    <w:rsid w:val="009D6EA6"/>
    <w:rsid w:val="009D729B"/>
    <w:rsid w:val="009D7431"/>
    <w:rsid w:val="009D76D2"/>
    <w:rsid w:val="009D7C8D"/>
    <w:rsid w:val="009E0170"/>
    <w:rsid w:val="009E01C6"/>
    <w:rsid w:val="009E0297"/>
    <w:rsid w:val="009E0507"/>
    <w:rsid w:val="009E0AF9"/>
    <w:rsid w:val="009E0C5B"/>
    <w:rsid w:val="009E0DA3"/>
    <w:rsid w:val="009E1479"/>
    <w:rsid w:val="009E1561"/>
    <w:rsid w:val="009E17EF"/>
    <w:rsid w:val="009E1873"/>
    <w:rsid w:val="009E1A04"/>
    <w:rsid w:val="009E1AD0"/>
    <w:rsid w:val="009E2483"/>
    <w:rsid w:val="009E269F"/>
    <w:rsid w:val="009E2909"/>
    <w:rsid w:val="009E31A6"/>
    <w:rsid w:val="009E34AD"/>
    <w:rsid w:val="009E365D"/>
    <w:rsid w:val="009E367B"/>
    <w:rsid w:val="009E3857"/>
    <w:rsid w:val="009E39C0"/>
    <w:rsid w:val="009E3AEF"/>
    <w:rsid w:val="009E3D7B"/>
    <w:rsid w:val="009E433B"/>
    <w:rsid w:val="009E4944"/>
    <w:rsid w:val="009E4A10"/>
    <w:rsid w:val="009E4D92"/>
    <w:rsid w:val="009E504E"/>
    <w:rsid w:val="009E5DA2"/>
    <w:rsid w:val="009E5F0F"/>
    <w:rsid w:val="009E5F84"/>
    <w:rsid w:val="009E606B"/>
    <w:rsid w:val="009E6582"/>
    <w:rsid w:val="009E6622"/>
    <w:rsid w:val="009E6995"/>
    <w:rsid w:val="009E70F3"/>
    <w:rsid w:val="009E7245"/>
    <w:rsid w:val="009E7536"/>
    <w:rsid w:val="009E77ED"/>
    <w:rsid w:val="009E7862"/>
    <w:rsid w:val="009E7AC5"/>
    <w:rsid w:val="009F0283"/>
    <w:rsid w:val="009F0378"/>
    <w:rsid w:val="009F0384"/>
    <w:rsid w:val="009F0797"/>
    <w:rsid w:val="009F0931"/>
    <w:rsid w:val="009F094C"/>
    <w:rsid w:val="009F0AC8"/>
    <w:rsid w:val="009F0D4A"/>
    <w:rsid w:val="009F0E27"/>
    <w:rsid w:val="009F0F00"/>
    <w:rsid w:val="009F1067"/>
    <w:rsid w:val="009F1243"/>
    <w:rsid w:val="009F126B"/>
    <w:rsid w:val="009F1A8F"/>
    <w:rsid w:val="009F1F97"/>
    <w:rsid w:val="009F2252"/>
    <w:rsid w:val="009F2A7C"/>
    <w:rsid w:val="009F31A5"/>
    <w:rsid w:val="009F31D5"/>
    <w:rsid w:val="009F3721"/>
    <w:rsid w:val="009F4535"/>
    <w:rsid w:val="009F46A0"/>
    <w:rsid w:val="009F4840"/>
    <w:rsid w:val="009F4A3B"/>
    <w:rsid w:val="009F4EE3"/>
    <w:rsid w:val="009F54DF"/>
    <w:rsid w:val="009F5573"/>
    <w:rsid w:val="009F5690"/>
    <w:rsid w:val="009F5C0C"/>
    <w:rsid w:val="009F5E0A"/>
    <w:rsid w:val="009F5FC2"/>
    <w:rsid w:val="009F6423"/>
    <w:rsid w:val="009F673C"/>
    <w:rsid w:val="009F6765"/>
    <w:rsid w:val="009F7019"/>
    <w:rsid w:val="009F7261"/>
    <w:rsid w:val="009F7A77"/>
    <w:rsid w:val="009F7D22"/>
    <w:rsid w:val="009F7D47"/>
    <w:rsid w:val="009F7D90"/>
    <w:rsid w:val="009F7DF7"/>
    <w:rsid w:val="009F7F43"/>
    <w:rsid w:val="00A00BA5"/>
    <w:rsid w:val="00A00EC7"/>
    <w:rsid w:val="00A00FAE"/>
    <w:rsid w:val="00A0146F"/>
    <w:rsid w:val="00A015A8"/>
    <w:rsid w:val="00A017B2"/>
    <w:rsid w:val="00A024C7"/>
    <w:rsid w:val="00A0263A"/>
    <w:rsid w:val="00A029F0"/>
    <w:rsid w:val="00A02A90"/>
    <w:rsid w:val="00A02BF2"/>
    <w:rsid w:val="00A02D5D"/>
    <w:rsid w:val="00A02FC6"/>
    <w:rsid w:val="00A03052"/>
    <w:rsid w:val="00A03290"/>
    <w:rsid w:val="00A03726"/>
    <w:rsid w:val="00A0373C"/>
    <w:rsid w:val="00A049D0"/>
    <w:rsid w:val="00A04C9A"/>
    <w:rsid w:val="00A04F62"/>
    <w:rsid w:val="00A05830"/>
    <w:rsid w:val="00A05B34"/>
    <w:rsid w:val="00A05BCE"/>
    <w:rsid w:val="00A05EB3"/>
    <w:rsid w:val="00A0606A"/>
    <w:rsid w:val="00A06499"/>
    <w:rsid w:val="00A06614"/>
    <w:rsid w:val="00A06E33"/>
    <w:rsid w:val="00A07ECB"/>
    <w:rsid w:val="00A10411"/>
    <w:rsid w:val="00A1096E"/>
    <w:rsid w:val="00A10A36"/>
    <w:rsid w:val="00A10C9E"/>
    <w:rsid w:val="00A10D2F"/>
    <w:rsid w:val="00A10EFD"/>
    <w:rsid w:val="00A11108"/>
    <w:rsid w:val="00A1124D"/>
    <w:rsid w:val="00A11B9C"/>
    <w:rsid w:val="00A11FFF"/>
    <w:rsid w:val="00A1211E"/>
    <w:rsid w:val="00A12A0B"/>
    <w:rsid w:val="00A12D9B"/>
    <w:rsid w:val="00A12F08"/>
    <w:rsid w:val="00A13493"/>
    <w:rsid w:val="00A13F10"/>
    <w:rsid w:val="00A13F7B"/>
    <w:rsid w:val="00A14B9F"/>
    <w:rsid w:val="00A14CCC"/>
    <w:rsid w:val="00A14F7D"/>
    <w:rsid w:val="00A15342"/>
    <w:rsid w:val="00A1535D"/>
    <w:rsid w:val="00A154CC"/>
    <w:rsid w:val="00A156A5"/>
    <w:rsid w:val="00A15715"/>
    <w:rsid w:val="00A16845"/>
    <w:rsid w:val="00A16AFE"/>
    <w:rsid w:val="00A16D19"/>
    <w:rsid w:val="00A1701C"/>
    <w:rsid w:val="00A174C4"/>
    <w:rsid w:val="00A176A4"/>
    <w:rsid w:val="00A179CB"/>
    <w:rsid w:val="00A17C18"/>
    <w:rsid w:val="00A20076"/>
    <w:rsid w:val="00A2012A"/>
    <w:rsid w:val="00A201F9"/>
    <w:rsid w:val="00A202F2"/>
    <w:rsid w:val="00A20384"/>
    <w:rsid w:val="00A206DF"/>
    <w:rsid w:val="00A20AC8"/>
    <w:rsid w:val="00A20CF3"/>
    <w:rsid w:val="00A21765"/>
    <w:rsid w:val="00A219A5"/>
    <w:rsid w:val="00A21B21"/>
    <w:rsid w:val="00A21E3F"/>
    <w:rsid w:val="00A21FBC"/>
    <w:rsid w:val="00A2205C"/>
    <w:rsid w:val="00A22214"/>
    <w:rsid w:val="00A2233A"/>
    <w:rsid w:val="00A22835"/>
    <w:rsid w:val="00A22EB6"/>
    <w:rsid w:val="00A23020"/>
    <w:rsid w:val="00A23035"/>
    <w:rsid w:val="00A232FE"/>
    <w:rsid w:val="00A23646"/>
    <w:rsid w:val="00A238A1"/>
    <w:rsid w:val="00A23949"/>
    <w:rsid w:val="00A23B82"/>
    <w:rsid w:val="00A23F88"/>
    <w:rsid w:val="00A24024"/>
    <w:rsid w:val="00A244AB"/>
    <w:rsid w:val="00A2499B"/>
    <w:rsid w:val="00A24C1F"/>
    <w:rsid w:val="00A250B9"/>
    <w:rsid w:val="00A2518B"/>
    <w:rsid w:val="00A255B1"/>
    <w:rsid w:val="00A25923"/>
    <w:rsid w:val="00A25B0F"/>
    <w:rsid w:val="00A25CAE"/>
    <w:rsid w:val="00A26029"/>
    <w:rsid w:val="00A263DA"/>
    <w:rsid w:val="00A268D3"/>
    <w:rsid w:val="00A26977"/>
    <w:rsid w:val="00A26A87"/>
    <w:rsid w:val="00A26AB3"/>
    <w:rsid w:val="00A26B57"/>
    <w:rsid w:val="00A2717E"/>
    <w:rsid w:val="00A277C7"/>
    <w:rsid w:val="00A3017C"/>
    <w:rsid w:val="00A30364"/>
    <w:rsid w:val="00A31340"/>
    <w:rsid w:val="00A31397"/>
    <w:rsid w:val="00A31824"/>
    <w:rsid w:val="00A319D9"/>
    <w:rsid w:val="00A32178"/>
    <w:rsid w:val="00A321B2"/>
    <w:rsid w:val="00A33556"/>
    <w:rsid w:val="00A33FC8"/>
    <w:rsid w:val="00A34423"/>
    <w:rsid w:val="00A345CA"/>
    <w:rsid w:val="00A34C53"/>
    <w:rsid w:val="00A35066"/>
    <w:rsid w:val="00A35A31"/>
    <w:rsid w:val="00A35A72"/>
    <w:rsid w:val="00A35B70"/>
    <w:rsid w:val="00A35CC7"/>
    <w:rsid w:val="00A35F04"/>
    <w:rsid w:val="00A3609D"/>
    <w:rsid w:val="00A36323"/>
    <w:rsid w:val="00A3640B"/>
    <w:rsid w:val="00A3694F"/>
    <w:rsid w:val="00A36B3C"/>
    <w:rsid w:val="00A36D12"/>
    <w:rsid w:val="00A36F1A"/>
    <w:rsid w:val="00A407F4"/>
    <w:rsid w:val="00A409FC"/>
    <w:rsid w:val="00A40E05"/>
    <w:rsid w:val="00A42546"/>
    <w:rsid w:val="00A426BF"/>
    <w:rsid w:val="00A427FD"/>
    <w:rsid w:val="00A42E12"/>
    <w:rsid w:val="00A42E4E"/>
    <w:rsid w:val="00A433F6"/>
    <w:rsid w:val="00A4343D"/>
    <w:rsid w:val="00A43502"/>
    <w:rsid w:val="00A43795"/>
    <w:rsid w:val="00A43D8E"/>
    <w:rsid w:val="00A43EB3"/>
    <w:rsid w:val="00A43F73"/>
    <w:rsid w:val="00A4411E"/>
    <w:rsid w:val="00A44238"/>
    <w:rsid w:val="00A442A0"/>
    <w:rsid w:val="00A44332"/>
    <w:rsid w:val="00A44356"/>
    <w:rsid w:val="00A44447"/>
    <w:rsid w:val="00A44526"/>
    <w:rsid w:val="00A4479E"/>
    <w:rsid w:val="00A4579B"/>
    <w:rsid w:val="00A457A0"/>
    <w:rsid w:val="00A45F3D"/>
    <w:rsid w:val="00A468A1"/>
    <w:rsid w:val="00A46A54"/>
    <w:rsid w:val="00A46C59"/>
    <w:rsid w:val="00A46E2E"/>
    <w:rsid w:val="00A477C3"/>
    <w:rsid w:val="00A47944"/>
    <w:rsid w:val="00A47A5F"/>
    <w:rsid w:val="00A50045"/>
    <w:rsid w:val="00A5055C"/>
    <w:rsid w:val="00A50636"/>
    <w:rsid w:val="00A506FA"/>
    <w:rsid w:val="00A50A87"/>
    <w:rsid w:val="00A50B22"/>
    <w:rsid w:val="00A50D93"/>
    <w:rsid w:val="00A51A6C"/>
    <w:rsid w:val="00A51D38"/>
    <w:rsid w:val="00A52341"/>
    <w:rsid w:val="00A5244B"/>
    <w:rsid w:val="00A52607"/>
    <w:rsid w:val="00A5293F"/>
    <w:rsid w:val="00A52A39"/>
    <w:rsid w:val="00A52E33"/>
    <w:rsid w:val="00A53185"/>
    <w:rsid w:val="00A534FE"/>
    <w:rsid w:val="00A53556"/>
    <w:rsid w:val="00A538D6"/>
    <w:rsid w:val="00A53ECF"/>
    <w:rsid w:val="00A54897"/>
    <w:rsid w:val="00A549E2"/>
    <w:rsid w:val="00A54A0B"/>
    <w:rsid w:val="00A54A28"/>
    <w:rsid w:val="00A54ACB"/>
    <w:rsid w:val="00A54C11"/>
    <w:rsid w:val="00A54C21"/>
    <w:rsid w:val="00A5544E"/>
    <w:rsid w:val="00A5555A"/>
    <w:rsid w:val="00A55C9C"/>
    <w:rsid w:val="00A55EAE"/>
    <w:rsid w:val="00A5610E"/>
    <w:rsid w:val="00A56A9A"/>
    <w:rsid w:val="00A5764F"/>
    <w:rsid w:val="00A60252"/>
    <w:rsid w:val="00A60446"/>
    <w:rsid w:val="00A6049D"/>
    <w:rsid w:val="00A60600"/>
    <w:rsid w:val="00A609EE"/>
    <w:rsid w:val="00A61111"/>
    <w:rsid w:val="00A6140E"/>
    <w:rsid w:val="00A61592"/>
    <w:rsid w:val="00A61688"/>
    <w:rsid w:val="00A61732"/>
    <w:rsid w:val="00A61779"/>
    <w:rsid w:val="00A6199C"/>
    <w:rsid w:val="00A619DA"/>
    <w:rsid w:val="00A61A97"/>
    <w:rsid w:val="00A61C3E"/>
    <w:rsid w:val="00A61EE9"/>
    <w:rsid w:val="00A61F2B"/>
    <w:rsid w:val="00A61FD8"/>
    <w:rsid w:val="00A62432"/>
    <w:rsid w:val="00A6250E"/>
    <w:rsid w:val="00A625C3"/>
    <w:rsid w:val="00A6267A"/>
    <w:rsid w:val="00A62752"/>
    <w:rsid w:val="00A62BDB"/>
    <w:rsid w:val="00A631F3"/>
    <w:rsid w:val="00A636F8"/>
    <w:rsid w:val="00A63F0C"/>
    <w:rsid w:val="00A63F2D"/>
    <w:rsid w:val="00A63F70"/>
    <w:rsid w:val="00A64764"/>
    <w:rsid w:val="00A64EE4"/>
    <w:rsid w:val="00A6542E"/>
    <w:rsid w:val="00A656F9"/>
    <w:rsid w:val="00A65DD3"/>
    <w:rsid w:val="00A66534"/>
    <w:rsid w:val="00A6659F"/>
    <w:rsid w:val="00A668C1"/>
    <w:rsid w:val="00A66D32"/>
    <w:rsid w:val="00A66DD3"/>
    <w:rsid w:val="00A66E48"/>
    <w:rsid w:val="00A679E5"/>
    <w:rsid w:val="00A67A96"/>
    <w:rsid w:val="00A703CD"/>
    <w:rsid w:val="00A705C9"/>
    <w:rsid w:val="00A708E8"/>
    <w:rsid w:val="00A709E5"/>
    <w:rsid w:val="00A70B21"/>
    <w:rsid w:val="00A71135"/>
    <w:rsid w:val="00A71492"/>
    <w:rsid w:val="00A71601"/>
    <w:rsid w:val="00A71A3D"/>
    <w:rsid w:val="00A71BA0"/>
    <w:rsid w:val="00A7205D"/>
    <w:rsid w:val="00A72305"/>
    <w:rsid w:val="00A724C5"/>
    <w:rsid w:val="00A72C77"/>
    <w:rsid w:val="00A72D0D"/>
    <w:rsid w:val="00A72FAF"/>
    <w:rsid w:val="00A73674"/>
    <w:rsid w:val="00A73A0D"/>
    <w:rsid w:val="00A74070"/>
    <w:rsid w:val="00A7411F"/>
    <w:rsid w:val="00A7448E"/>
    <w:rsid w:val="00A744E9"/>
    <w:rsid w:val="00A74600"/>
    <w:rsid w:val="00A7474A"/>
    <w:rsid w:val="00A749F8"/>
    <w:rsid w:val="00A74A52"/>
    <w:rsid w:val="00A74D6D"/>
    <w:rsid w:val="00A74F1B"/>
    <w:rsid w:val="00A74F9F"/>
    <w:rsid w:val="00A753E6"/>
    <w:rsid w:val="00A7570B"/>
    <w:rsid w:val="00A757F5"/>
    <w:rsid w:val="00A759ED"/>
    <w:rsid w:val="00A75BAF"/>
    <w:rsid w:val="00A75D8A"/>
    <w:rsid w:val="00A75DC2"/>
    <w:rsid w:val="00A76158"/>
    <w:rsid w:val="00A76536"/>
    <w:rsid w:val="00A766AD"/>
    <w:rsid w:val="00A766EB"/>
    <w:rsid w:val="00A7756F"/>
    <w:rsid w:val="00A778D9"/>
    <w:rsid w:val="00A77B0A"/>
    <w:rsid w:val="00A800F4"/>
    <w:rsid w:val="00A80AFD"/>
    <w:rsid w:val="00A80C2F"/>
    <w:rsid w:val="00A80FB4"/>
    <w:rsid w:val="00A80FBF"/>
    <w:rsid w:val="00A81C45"/>
    <w:rsid w:val="00A823B1"/>
    <w:rsid w:val="00A8249D"/>
    <w:rsid w:val="00A826D2"/>
    <w:rsid w:val="00A8361D"/>
    <w:rsid w:val="00A836DD"/>
    <w:rsid w:val="00A83FA1"/>
    <w:rsid w:val="00A8425C"/>
    <w:rsid w:val="00A844FB"/>
    <w:rsid w:val="00A84779"/>
    <w:rsid w:val="00A84AFA"/>
    <w:rsid w:val="00A84C87"/>
    <w:rsid w:val="00A8523D"/>
    <w:rsid w:val="00A85A43"/>
    <w:rsid w:val="00A85AAA"/>
    <w:rsid w:val="00A86125"/>
    <w:rsid w:val="00A8641C"/>
    <w:rsid w:val="00A86C9D"/>
    <w:rsid w:val="00A872C7"/>
    <w:rsid w:val="00A87360"/>
    <w:rsid w:val="00A87D9E"/>
    <w:rsid w:val="00A87F40"/>
    <w:rsid w:val="00A9018C"/>
    <w:rsid w:val="00A90726"/>
    <w:rsid w:val="00A90A77"/>
    <w:rsid w:val="00A90A91"/>
    <w:rsid w:val="00A90E24"/>
    <w:rsid w:val="00A90EBD"/>
    <w:rsid w:val="00A90F63"/>
    <w:rsid w:val="00A9157B"/>
    <w:rsid w:val="00A91E66"/>
    <w:rsid w:val="00A91F00"/>
    <w:rsid w:val="00A91FF9"/>
    <w:rsid w:val="00A92AD7"/>
    <w:rsid w:val="00A92D60"/>
    <w:rsid w:val="00A936E7"/>
    <w:rsid w:val="00A937F5"/>
    <w:rsid w:val="00A93D69"/>
    <w:rsid w:val="00A9437F"/>
    <w:rsid w:val="00A943BA"/>
    <w:rsid w:val="00A946A7"/>
    <w:rsid w:val="00A94B85"/>
    <w:rsid w:val="00A94BEB"/>
    <w:rsid w:val="00A95072"/>
    <w:rsid w:val="00A95397"/>
    <w:rsid w:val="00A95532"/>
    <w:rsid w:val="00A9576A"/>
    <w:rsid w:val="00A95DBF"/>
    <w:rsid w:val="00A9618B"/>
    <w:rsid w:val="00A96563"/>
    <w:rsid w:val="00A96747"/>
    <w:rsid w:val="00A967BC"/>
    <w:rsid w:val="00A9694D"/>
    <w:rsid w:val="00A96C2B"/>
    <w:rsid w:val="00A96E9A"/>
    <w:rsid w:val="00A97133"/>
    <w:rsid w:val="00A97227"/>
    <w:rsid w:val="00A9726A"/>
    <w:rsid w:val="00A97510"/>
    <w:rsid w:val="00A9754E"/>
    <w:rsid w:val="00A97905"/>
    <w:rsid w:val="00A9791B"/>
    <w:rsid w:val="00A97A2D"/>
    <w:rsid w:val="00A97ABE"/>
    <w:rsid w:val="00AA0011"/>
    <w:rsid w:val="00AA0352"/>
    <w:rsid w:val="00AA0406"/>
    <w:rsid w:val="00AA07AF"/>
    <w:rsid w:val="00AA09A1"/>
    <w:rsid w:val="00AA0BE6"/>
    <w:rsid w:val="00AA117E"/>
    <w:rsid w:val="00AA1763"/>
    <w:rsid w:val="00AA1A45"/>
    <w:rsid w:val="00AA1B81"/>
    <w:rsid w:val="00AA201D"/>
    <w:rsid w:val="00AA229F"/>
    <w:rsid w:val="00AA230A"/>
    <w:rsid w:val="00AA2464"/>
    <w:rsid w:val="00AA24F6"/>
    <w:rsid w:val="00AA2568"/>
    <w:rsid w:val="00AA2CA7"/>
    <w:rsid w:val="00AA2DE3"/>
    <w:rsid w:val="00AA30F7"/>
    <w:rsid w:val="00AA37E0"/>
    <w:rsid w:val="00AA399F"/>
    <w:rsid w:val="00AA3A2F"/>
    <w:rsid w:val="00AA3D95"/>
    <w:rsid w:val="00AA407E"/>
    <w:rsid w:val="00AA4A15"/>
    <w:rsid w:val="00AA4C12"/>
    <w:rsid w:val="00AA4D19"/>
    <w:rsid w:val="00AA4EAF"/>
    <w:rsid w:val="00AA5008"/>
    <w:rsid w:val="00AA5654"/>
    <w:rsid w:val="00AA5662"/>
    <w:rsid w:val="00AA57D2"/>
    <w:rsid w:val="00AA625A"/>
    <w:rsid w:val="00AA63EF"/>
    <w:rsid w:val="00AA6587"/>
    <w:rsid w:val="00AA67FA"/>
    <w:rsid w:val="00AA6A49"/>
    <w:rsid w:val="00AA6FA1"/>
    <w:rsid w:val="00AA73EB"/>
    <w:rsid w:val="00AB0999"/>
    <w:rsid w:val="00AB0B1F"/>
    <w:rsid w:val="00AB0B87"/>
    <w:rsid w:val="00AB1171"/>
    <w:rsid w:val="00AB1542"/>
    <w:rsid w:val="00AB1BA5"/>
    <w:rsid w:val="00AB24F9"/>
    <w:rsid w:val="00AB34BE"/>
    <w:rsid w:val="00AB394C"/>
    <w:rsid w:val="00AB3F54"/>
    <w:rsid w:val="00AB408B"/>
    <w:rsid w:val="00AB4488"/>
    <w:rsid w:val="00AB46C6"/>
    <w:rsid w:val="00AB47A0"/>
    <w:rsid w:val="00AB4816"/>
    <w:rsid w:val="00AB4984"/>
    <w:rsid w:val="00AB4A5E"/>
    <w:rsid w:val="00AB4DAB"/>
    <w:rsid w:val="00AB4E59"/>
    <w:rsid w:val="00AB52B1"/>
    <w:rsid w:val="00AB5777"/>
    <w:rsid w:val="00AB584E"/>
    <w:rsid w:val="00AB5A7C"/>
    <w:rsid w:val="00AB5A89"/>
    <w:rsid w:val="00AB5DD6"/>
    <w:rsid w:val="00AB61EF"/>
    <w:rsid w:val="00AB644E"/>
    <w:rsid w:val="00AB659C"/>
    <w:rsid w:val="00AB65C0"/>
    <w:rsid w:val="00AB65E3"/>
    <w:rsid w:val="00AB664B"/>
    <w:rsid w:val="00AB6B43"/>
    <w:rsid w:val="00AB7010"/>
    <w:rsid w:val="00AB7160"/>
    <w:rsid w:val="00AB73F7"/>
    <w:rsid w:val="00AB772C"/>
    <w:rsid w:val="00AC0A71"/>
    <w:rsid w:val="00AC0AA1"/>
    <w:rsid w:val="00AC122A"/>
    <w:rsid w:val="00AC1936"/>
    <w:rsid w:val="00AC1938"/>
    <w:rsid w:val="00AC19C2"/>
    <w:rsid w:val="00AC1E25"/>
    <w:rsid w:val="00AC1E92"/>
    <w:rsid w:val="00AC298E"/>
    <w:rsid w:val="00AC2A06"/>
    <w:rsid w:val="00AC2E5C"/>
    <w:rsid w:val="00AC3AC5"/>
    <w:rsid w:val="00AC3E6A"/>
    <w:rsid w:val="00AC3EC8"/>
    <w:rsid w:val="00AC3EE3"/>
    <w:rsid w:val="00AC453E"/>
    <w:rsid w:val="00AC4A47"/>
    <w:rsid w:val="00AC4C4E"/>
    <w:rsid w:val="00AC523E"/>
    <w:rsid w:val="00AC5350"/>
    <w:rsid w:val="00AC5D13"/>
    <w:rsid w:val="00AC5D1E"/>
    <w:rsid w:val="00AC5F0A"/>
    <w:rsid w:val="00AC6370"/>
    <w:rsid w:val="00AC64BA"/>
    <w:rsid w:val="00AC6729"/>
    <w:rsid w:val="00AC6AD9"/>
    <w:rsid w:val="00AC70DA"/>
    <w:rsid w:val="00AC7216"/>
    <w:rsid w:val="00AC7CBD"/>
    <w:rsid w:val="00AC7E7F"/>
    <w:rsid w:val="00AD025E"/>
    <w:rsid w:val="00AD0273"/>
    <w:rsid w:val="00AD0340"/>
    <w:rsid w:val="00AD03E2"/>
    <w:rsid w:val="00AD0610"/>
    <w:rsid w:val="00AD09DD"/>
    <w:rsid w:val="00AD0C1B"/>
    <w:rsid w:val="00AD10F6"/>
    <w:rsid w:val="00AD15C8"/>
    <w:rsid w:val="00AD1788"/>
    <w:rsid w:val="00AD229B"/>
    <w:rsid w:val="00AD2470"/>
    <w:rsid w:val="00AD2798"/>
    <w:rsid w:val="00AD2A8B"/>
    <w:rsid w:val="00AD2C37"/>
    <w:rsid w:val="00AD2DD1"/>
    <w:rsid w:val="00AD320C"/>
    <w:rsid w:val="00AD321C"/>
    <w:rsid w:val="00AD3288"/>
    <w:rsid w:val="00AD32A9"/>
    <w:rsid w:val="00AD367C"/>
    <w:rsid w:val="00AD37E7"/>
    <w:rsid w:val="00AD46D0"/>
    <w:rsid w:val="00AD4714"/>
    <w:rsid w:val="00AD4852"/>
    <w:rsid w:val="00AD4903"/>
    <w:rsid w:val="00AD4EE9"/>
    <w:rsid w:val="00AD516C"/>
    <w:rsid w:val="00AD5310"/>
    <w:rsid w:val="00AD54F6"/>
    <w:rsid w:val="00AD56B2"/>
    <w:rsid w:val="00AD5C5F"/>
    <w:rsid w:val="00AD6200"/>
    <w:rsid w:val="00AD637D"/>
    <w:rsid w:val="00AD73BC"/>
    <w:rsid w:val="00AD741A"/>
    <w:rsid w:val="00AD75F9"/>
    <w:rsid w:val="00AD7688"/>
    <w:rsid w:val="00AD7784"/>
    <w:rsid w:val="00AD7D3D"/>
    <w:rsid w:val="00AE0633"/>
    <w:rsid w:val="00AE0F5E"/>
    <w:rsid w:val="00AE120D"/>
    <w:rsid w:val="00AE14F4"/>
    <w:rsid w:val="00AE20DD"/>
    <w:rsid w:val="00AE2389"/>
    <w:rsid w:val="00AE3288"/>
    <w:rsid w:val="00AE3464"/>
    <w:rsid w:val="00AE350F"/>
    <w:rsid w:val="00AE3B07"/>
    <w:rsid w:val="00AE4358"/>
    <w:rsid w:val="00AE4512"/>
    <w:rsid w:val="00AE4863"/>
    <w:rsid w:val="00AE4BCD"/>
    <w:rsid w:val="00AE4D20"/>
    <w:rsid w:val="00AE4F37"/>
    <w:rsid w:val="00AE4FDA"/>
    <w:rsid w:val="00AE514E"/>
    <w:rsid w:val="00AE5A01"/>
    <w:rsid w:val="00AE5E7C"/>
    <w:rsid w:val="00AE629B"/>
    <w:rsid w:val="00AE6795"/>
    <w:rsid w:val="00AE6E52"/>
    <w:rsid w:val="00AE7E6F"/>
    <w:rsid w:val="00AE7F8D"/>
    <w:rsid w:val="00AF07AF"/>
    <w:rsid w:val="00AF08FE"/>
    <w:rsid w:val="00AF0E03"/>
    <w:rsid w:val="00AF0FCC"/>
    <w:rsid w:val="00AF1209"/>
    <w:rsid w:val="00AF1293"/>
    <w:rsid w:val="00AF12B0"/>
    <w:rsid w:val="00AF178F"/>
    <w:rsid w:val="00AF1878"/>
    <w:rsid w:val="00AF2052"/>
    <w:rsid w:val="00AF2092"/>
    <w:rsid w:val="00AF283C"/>
    <w:rsid w:val="00AF2892"/>
    <w:rsid w:val="00AF29BA"/>
    <w:rsid w:val="00AF2B4E"/>
    <w:rsid w:val="00AF2D17"/>
    <w:rsid w:val="00AF3512"/>
    <w:rsid w:val="00AF412A"/>
    <w:rsid w:val="00AF41FF"/>
    <w:rsid w:val="00AF4C94"/>
    <w:rsid w:val="00AF50D1"/>
    <w:rsid w:val="00AF51C7"/>
    <w:rsid w:val="00AF5830"/>
    <w:rsid w:val="00AF58F4"/>
    <w:rsid w:val="00AF6667"/>
    <w:rsid w:val="00AF6956"/>
    <w:rsid w:val="00AF6FBF"/>
    <w:rsid w:val="00AF721B"/>
    <w:rsid w:val="00AF738D"/>
    <w:rsid w:val="00AF7467"/>
    <w:rsid w:val="00AF75B0"/>
    <w:rsid w:val="00AF76B1"/>
    <w:rsid w:val="00AF77C8"/>
    <w:rsid w:val="00B001E3"/>
    <w:rsid w:val="00B002CC"/>
    <w:rsid w:val="00B00867"/>
    <w:rsid w:val="00B00BCE"/>
    <w:rsid w:val="00B0190E"/>
    <w:rsid w:val="00B01D56"/>
    <w:rsid w:val="00B02385"/>
    <w:rsid w:val="00B03492"/>
    <w:rsid w:val="00B036D9"/>
    <w:rsid w:val="00B037C0"/>
    <w:rsid w:val="00B03A28"/>
    <w:rsid w:val="00B0404E"/>
    <w:rsid w:val="00B04174"/>
    <w:rsid w:val="00B044E3"/>
    <w:rsid w:val="00B045AD"/>
    <w:rsid w:val="00B045F9"/>
    <w:rsid w:val="00B04772"/>
    <w:rsid w:val="00B048D3"/>
    <w:rsid w:val="00B04AC1"/>
    <w:rsid w:val="00B04C1C"/>
    <w:rsid w:val="00B04CD9"/>
    <w:rsid w:val="00B04DFD"/>
    <w:rsid w:val="00B0556D"/>
    <w:rsid w:val="00B06259"/>
    <w:rsid w:val="00B06A2B"/>
    <w:rsid w:val="00B073F7"/>
    <w:rsid w:val="00B07A7C"/>
    <w:rsid w:val="00B07C06"/>
    <w:rsid w:val="00B07E3C"/>
    <w:rsid w:val="00B07ED5"/>
    <w:rsid w:val="00B1006C"/>
    <w:rsid w:val="00B100C5"/>
    <w:rsid w:val="00B10530"/>
    <w:rsid w:val="00B10838"/>
    <w:rsid w:val="00B1087C"/>
    <w:rsid w:val="00B10B40"/>
    <w:rsid w:val="00B10B99"/>
    <w:rsid w:val="00B10CFA"/>
    <w:rsid w:val="00B11017"/>
    <w:rsid w:val="00B1106B"/>
    <w:rsid w:val="00B1163C"/>
    <w:rsid w:val="00B11983"/>
    <w:rsid w:val="00B11B4F"/>
    <w:rsid w:val="00B12023"/>
    <w:rsid w:val="00B123CD"/>
    <w:rsid w:val="00B12472"/>
    <w:rsid w:val="00B12661"/>
    <w:rsid w:val="00B12738"/>
    <w:rsid w:val="00B13447"/>
    <w:rsid w:val="00B13910"/>
    <w:rsid w:val="00B13C66"/>
    <w:rsid w:val="00B13F08"/>
    <w:rsid w:val="00B13F87"/>
    <w:rsid w:val="00B13FBD"/>
    <w:rsid w:val="00B14116"/>
    <w:rsid w:val="00B14245"/>
    <w:rsid w:val="00B144AA"/>
    <w:rsid w:val="00B144C0"/>
    <w:rsid w:val="00B14AAE"/>
    <w:rsid w:val="00B14EE2"/>
    <w:rsid w:val="00B1519C"/>
    <w:rsid w:val="00B15318"/>
    <w:rsid w:val="00B15927"/>
    <w:rsid w:val="00B15C4A"/>
    <w:rsid w:val="00B16119"/>
    <w:rsid w:val="00B16525"/>
    <w:rsid w:val="00B176AF"/>
    <w:rsid w:val="00B1796D"/>
    <w:rsid w:val="00B17B73"/>
    <w:rsid w:val="00B17BAC"/>
    <w:rsid w:val="00B200AA"/>
    <w:rsid w:val="00B20298"/>
    <w:rsid w:val="00B20554"/>
    <w:rsid w:val="00B20754"/>
    <w:rsid w:val="00B208EB"/>
    <w:rsid w:val="00B20DA1"/>
    <w:rsid w:val="00B210D0"/>
    <w:rsid w:val="00B213F9"/>
    <w:rsid w:val="00B214F8"/>
    <w:rsid w:val="00B217EC"/>
    <w:rsid w:val="00B21907"/>
    <w:rsid w:val="00B21B31"/>
    <w:rsid w:val="00B21E25"/>
    <w:rsid w:val="00B21FD4"/>
    <w:rsid w:val="00B22236"/>
    <w:rsid w:val="00B2269F"/>
    <w:rsid w:val="00B228C1"/>
    <w:rsid w:val="00B22B25"/>
    <w:rsid w:val="00B22BC5"/>
    <w:rsid w:val="00B22F2F"/>
    <w:rsid w:val="00B22FF4"/>
    <w:rsid w:val="00B237C8"/>
    <w:rsid w:val="00B2396C"/>
    <w:rsid w:val="00B23991"/>
    <w:rsid w:val="00B23B78"/>
    <w:rsid w:val="00B242F3"/>
    <w:rsid w:val="00B24516"/>
    <w:rsid w:val="00B2499A"/>
    <w:rsid w:val="00B24B2B"/>
    <w:rsid w:val="00B24E5C"/>
    <w:rsid w:val="00B24ED2"/>
    <w:rsid w:val="00B2502B"/>
    <w:rsid w:val="00B251DA"/>
    <w:rsid w:val="00B25337"/>
    <w:rsid w:val="00B254D6"/>
    <w:rsid w:val="00B25B81"/>
    <w:rsid w:val="00B25C49"/>
    <w:rsid w:val="00B25EA3"/>
    <w:rsid w:val="00B260F7"/>
    <w:rsid w:val="00B2616B"/>
    <w:rsid w:val="00B263C9"/>
    <w:rsid w:val="00B26AE1"/>
    <w:rsid w:val="00B26B6D"/>
    <w:rsid w:val="00B26C45"/>
    <w:rsid w:val="00B26EBE"/>
    <w:rsid w:val="00B26F52"/>
    <w:rsid w:val="00B27555"/>
    <w:rsid w:val="00B275AA"/>
    <w:rsid w:val="00B27628"/>
    <w:rsid w:val="00B2778F"/>
    <w:rsid w:val="00B27809"/>
    <w:rsid w:val="00B27C44"/>
    <w:rsid w:val="00B30026"/>
    <w:rsid w:val="00B30119"/>
    <w:rsid w:val="00B30353"/>
    <w:rsid w:val="00B30A9D"/>
    <w:rsid w:val="00B30DB9"/>
    <w:rsid w:val="00B31748"/>
    <w:rsid w:val="00B317B0"/>
    <w:rsid w:val="00B31A42"/>
    <w:rsid w:val="00B31CA0"/>
    <w:rsid w:val="00B32098"/>
    <w:rsid w:val="00B32136"/>
    <w:rsid w:val="00B321C5"/>
    <w:rsid w:val="00B321E6"/>
    <w:rsid w:val="00B326B4"/>
    <w:rsid w:val="00B32763"/>
    <w:rsid w:val="00B329EB"/>
    <w:rsid w:val="00B32B58"/>
    <w:rsid w:val="00B32BDF"/>
    <w:rsid w:val="00B32F48"/>
    <w:rsid w:val="00B33492"/>
    <w:rsid w:val="00B338D4"/>
    <w:rsid w:val="00B33AC6"/>
    <w:rsid w:val="00B343D2"/>
    <w:rsid w:val="00B34471"/>
    <w:rsid w:val="00B3458E"/>
    <w:rsid w:val="00B34CC1"/>
    <w:rsid w:val="00B35119"/>
    <w:rsid w:val="00B3516D"/>
    <w:rsid w:val="00B35390"/>
    <w:rsid w:val="00B35492"/>
    <w:rsid w:val="00B355BD"/>
    <w:rsid w:val="00B35698"/>
    <w:rsid w:val="00B35AEB"/>
    <w:rsid w:val="00B35B24"/>
    <w:rsid w:val="00B35C94"/>
    <w:rsid w:val="00B365AA"/>
    <w:rsid w:val="00B374C8"/>
    <w:rsid w:val="00B375F1"/>
    <w:rsid w:val="00B378E5"/>
    <w:rsid w:val="00B37C9B"/>
    <w:rsid w:val="00B37D91"/>
    <w:rsid w:val="00B37DCF"/>
    <w:rsid w:val="00B40008"/>
    <w:rsid w:val="00B40100"/>
    <w:rsid w:val="00B40162"/>
    <w:rsid w:val="00B40308"/>
    <w:rsid w:val="00B4049D"/>
    <w:rsid w:val="00B404A8"/>
    <w:rsid w:val="00B4101E"/>
    <w:rsid w:val="00B41424"/>
    <w:rsid w:val="00B4164C"/>
    <w:rsid w:val="00B41704"/>
    <w:rsid w:val="00B41D83"/>
    <w:rsid w:val="00B42119"/>
    <w:rsid w:val="00B4224A"/>
    <w:rsid w:val="00B432BB"/>
    <w:rsid w:val="00B4342D"/>
    <w:rsid w:val="00B4358B"/>
    <w:rsid w:val="00B43A21"/>
    <w:rsid w:val="00B43CBF"/>
    <w:rsid w:val="00B43E35"/>
    <w:rsid w:val="00B4469A"/>
    <w:rsid w:val="00B446F3"/>
    <w:rsid w:val="00B4512A"/>
    <w:rsid w:val="00B45540"/>
    <w:rsid w:val="00B45689"/>
    <w:rsid w:val="00B4572E"/>
    <w:rsid w:val="00B45792"/>
    <w:rsid w:val="00B45B03"/>
    <w:rsid w:val="00B464DD"/>
    <w:rsid w:val="00B46691"/>
    <w:rsid w:val="00B4674B"/>
    <w:rsid w:val="00B4680B"/>
    <w:rsid w:val="00B46824"/>
    <w:rsid w:val="00B46842"/>
    <w:rsid w:val="00B46B4E"/>
    <w:rsid w:val="00B46EB6"/>
    <w:rsid w:val="00B47079"/>
    <w:rsid w:val="00B4716D"/>
    <w:rsid w:val="00B474AD"/>
    <w:rsid w:val="00B477FC"/>
    <w:rsid w:val="00B479AE"/>
    <w:rsid w:val="00B47C5C"/>
    <w:rsid w:val="00B50050"/>
    <w:rsid w:val="00B50074"/>
    <w:rsid w:val="00B50376"/>
    <w:rsid w:val="00B5079F"/>
    <w:rsid w:val="00B512EC"/>
    <w:rsid w:val="00B51442"/>
    <w:rsid w:val="00B51546"/>
    <w:rsid w:val="00B517EA"/>
    <w:rsid w:val="00B51CAA"/>
    <w:rsid w:val="00B51D7D"/>
    <w:rsid w:val="00B51E8C"/>
    <w:rsid w:val="00B5210E"/>
    <w:rsid w:val="00B5214E"/>
    <w:rsid w:val="00B5240B"/>
    <w:rsid w:val="00B52701"/>
    <w:rsid w:val="00B52A4B"/>
    <w:rsid w:val="00B52BAB"/>
    <w:rsid w:val="00B53AA8"/>
    <w:rsid w:val="00B53B56"/>
    <w:rsid w:val="00B54348"/>
    <w:rsid w:val="00B545F7"/>
    <w:rsid w:val="00B54F70"/>
    <w:rsid w:val="00B54FAE"/>
    <w:rsid w:val="00B558D5"/>
    <w:rsid w:val="00B55E42"/>
    <w:rsid w:val="00B56319"/>
    <w:rsid w:val="00B5678A"/>
    <w:rsid w:val="00B57369"/>
    <w:rsid w:val="00B57AA7"/>
    <w:rsid w:val="00B57B90"/>
    <w:rsid w:val="00B57E63"/>
    <w:rsid w:val="00B60119"/>
    <w:rsid w:val="00B6058F"/>
    <w:rsid w:val="00B60668"/>
    <w:rsid w:val="00B607F1"/>
    <w:rsid w:val="00B60907"/>
    <w:rsid w:val="00B60910"/>
    <w:rsid w:val="00B60994"/>
    <w:rsid w:val="00B60E8E"/>
    <w:rsid w:val="00B610C3"/>
    <w:rsid w:val="00B61187"/>
    <w:rsid w:val="00B61567"/>
    <w:rsid w:val="00B6167F"/>
    <w:rsid w:val="00B61A0F"/>
    <w:rsid w:val="00B61EF9"/>
    <w:rsid w:val="00B61FD3"/>
    <w:rsid w:val="00B622B0"/>
    <w:rsid w:val="00B624D8"/>
    <w:rsid w:val="00B62529"/>
    <w:rsid w:val="00B62BCC"/>
    <w:rsid w:val="00B62D73"/>
    <w:rsid w:val="00B62D8C"/>
    <w:rsid w:val="00B6316A"/>
    <w:rsid w:val="00B634FC"/>
    <w:rsid w:val="00B63A2D"/>
    <w:rsid w:val="00B6428F"/>
    <w:rsid w:val="00B649C9"/>
    <w:rsid w:val="00B64ADD"/>
    <w:rsid w:val="00B64AF2"/>
    <w:rsid w:val="00B64E53"/>
    <w:rsid w:val="00B65369"/>
    <w:rsid w:val="00B655C1"/>
    <w:rsid w:val="00B66580"/>
    <w:rsid w:val="00B66E61"/>
    <w:rsid w:val="00B66EAB"/>
    <w:rsid w:val="00B6709E"/>
    <w:rsid w:val="00B671EE"/>
    <w:rsid w:val="00B674B1"/>
    <w:rsid w:val="00B67844"/>
    <w:rsid w:val="00B67898"/>
    <w:rsid w:val="00B67E25"/>
    <w:rsid w:val="00B67EA4"/>
    <w:rsid w:val="00B700BB"/>
    <w:rsid w:val="00B70295"/>
    <w:rsid w:val="00B7050A"/>
    <w:rsid w:val="00B70516"/>
    <w:rsid w:val="00B70709"/>
    <w:rsid w:val="00B718E1"/>
    <w:rsid w:val="00B7197C"/>
    <w:rsid w:val="00B71DD3"/>
    <w:rsid w:val="00B71FF0"/>
    <w:rsid w:val="00B7240A"/>
    <w:rsid w:val="00B7243E"/>
    <w:rsid w:val="00B72451"/>
    <w:rsid w:val="00B7252B"/>
    <w:rsid w:val="00B726C1"/>
    <w:rsid w:val="00B72882"/>
    <w:rsid w:val="00B7292D"/>
    <w:rsid w:val="00B7299F"/>
    <w:rsid w:val="00B73398"/>
    <w:rsid w:val="00B7342C"/>
    <w:rsid w:val="00B73C54"/>
    <w:rsid w:val="00B73C8D"/>
    <w:rsid w:val="00B73E83"/>
    <w:rsid w:val="00B740D1"/>
    <w:rsid w:val="00B74438"/>
    <w:rsid w:val="00B7446F"/>
    <w:rsid w:val="00B747A6"/>
    <w:rsid w:val="00B74F68"/>
    <w:rsid w:val="00B7536C"/>
    <w:rsid w:val="00B754DC"/>
    <w:rsid w:val="00B75B60"/>
    <w:rsid w:val="00B75C97"/>
    <w:rsid w:val="00B75CB7"/>
    <w:rsid w:val="00B7649A"/>
    <w:rsid w:val="00B76547"/>
    <w:rsid w:val="00B770E0"/>
    <w:rsid w:val="00B77244"/>
    <w:rsid w:val="00B7728F"/>
    <w:rsid w:val="00B77478"/>
    <w:rsid w:val="00B7766C"/>
    <w:rsid w:val="00B779D8"/>
    <w:rsid w:val="00B77C2C"/>
    <w:rsid w:val="00B80105"/>
    <w:rsid w:val="00B80495"/>
    <w:rsid w:val="00B80A64"/>
    <w:rsid w:val="00B80B8D"/>
    <w:rsid w:val="00B80C49"/>
    <w:rsid w:val="00B80DFE"/>
    <w:rsid w:val="00B81054"/>
    <w:rsid w:val="00B810BB"/>
    <w:rsid w:val="00B81262"/>
    <w:rsid w:val="00B815B8"/>
    <w:rsid w:val="00B81696"/>
    <w:rsid w:val="00B819B8"/>
    <w:rsid w:val="00B81E96"/>
    <w:rsid w:val="00B81F06"/>
    <w:rsid w:val="00B81F26"/>
    <w:rsid w:val="00B82051"/>
    <w:rsid w:val="00B8207C"/>
    <w:rsid w:val="00B824D9"/>
    <w:rsid w:val="00B82932"/>
    <w:rsid w:val="00B83D8F"/>
    <w:rsid w:val="00B83E3E"/>
    <w:rsid w:val="00B83E54"/>
    <w:rsid w:val="00B8406A"/>
    <w:rsid w:val="00B8466E"/>
    <w:rsid w:val="00B8474F"/>
    <w:rsid w:val="00B84E76"/>
    <w:rsid w:val="00B850BD"/>
    <w:rsid w:val="00B850C3"/>
    <w:rsid w:val="00B85540"/>
    <w:rsid w:val="00B8560C"/>
    <w:rsid w:val="00B857FF"/>
    <w:rsid w:val="00B85A6E"/>
    <w:rsid w:val="00B85B65"/>
    <w:rsid w:val="00B860AF"/>
    <w:rsid w:val="00B86B70"/>
    <w:rsid w:val="00B86E3C"/>
    <w:rsid w:val="00B86FC2"/>
    <w:rsid w:val="00B873A7"/>
    <w:rsid w:val="00B9022A"/>
    <w:rsid w:val="00B90695"/>
    <w:rsid w:val="00B90DC3"/>
    <w:rsid w:val="00B90DD8"/>
    <w:rsid w:val="00B9109E"/>
    <w:rsid w:val="00B91351"/>
    <w:rsid w:val="00B91754"/>
    <w:rsid w:val="00B917B1"/>
    <w:rsid w:val="00B9189E"/>
    <w:rsid w:val="00B91D9F"/>
    <w:rsid w:val="00B92346"/>
    <w:rsid w:val="00B92621"/>
    <w:rsid w:val="00B92792"/>
    <w:rsid w:val="00B92A65"/>
    <w:rsid w:val="00B92D21"/>
    <w:rsid w:val="00B92D64"/>
    <w:rsid w:val="00B92F54"/>
    <w:rsid w:val="00B92FBC"/>
    <w:rsid w:val="00B935F9"/>
    <w:rsid w:val="00B93A87"/>
    <w:rsid w:val="00B93BDE"/>
    <w:rsid w:val="00B93C6D"/>
    <w:rsid w:val="00B93D53"/>
    <w:rsid w:val="00B93DB4"/>
    <w:rsid w:val="00B94077"/>
    <w:rsid w:val="00B94083"/>
    <w:rsid w:val="00B947A2"/>
    <w:rsid w:val="00B955DB"/>
    <w:rsid w:val="00B95E90"/>
    <w:rsid w:val="00B95F09"/>
    <w:rsid w:val="00B95FBB"/>
    <w:rsid w:val="00B9603C"/>
    <w:rsid w:val="00B964A5"/>
    <w:rsid w:val="00B9667B"/>
    <w:rsid w:val="00B969EC"/>
    <w:rsid w:val="00B96F48"/>
    <w:rsid w:val="00B97180"/>
    <w:rsid w:val="00B97775"/>
    <w:rsid w:val="00BA0338"/>
    <w:rsid w:val="00BA045F"/>
    <w:rsid w:val="00BA0E37"/>
    <w:rsid w:val="00BA0FB0"/>
    <w:rsid w:val="00BA12CF"/>
    <w:rsid w:val="00BA1386"/>
    <w:rsid w:val="00BA16CC"/>
    <w:rsid w:val="00BA1C56"/>
    <w:rsid w:val="00BA1C71"/>
    <w:rsid w:val="00BA1EA8"/>
    <w:rsid w:val="00BA2231"/>
    <w:rsid w:val="00BA24E3"/>
    <w:rsid w:val="00BA28EA"/>
    <w:rsid w:val="00BA2B51"/>
    <w:rsid w:val="00BA2E90"/>
    <w:rsid w:val="00BA318E"/>
    <w:rsid w:val="00BA3566"/>
    <w:rsid w:val="00BA36D4"/>
    <w:rsid w:val="00BA4316"/>
    <w:rsid w:val="00BA4373"/>
    <w:rsid w:val="00BA4509"/>
    <w:rsid w:val="00BA4630"/>
    <w:rsid w:val="00BA4754"/>
    <w:rsid w:val="00BA4A92"/>
    <w:rsid w:val="00BA4F3D"/>
    <w:rsid w:val="00BA5055"/>
    <w:rsid w:val="00BA5187"/>
    <w:rsid w:val="00BA5293"/>
    <w:rsid w:val="00BA54B2"/>
    <w:rsid w:val="00BA562B"/>
    <w:rsid w:val="00BA572A"/>
    <w:rsid w:val="00BA5BE3"/>
    <w:rsid w:val="00BA5D69"/>
    <w:rsid w:val="00BA6498"/>
    <w:rsid w:val="00BA65D7"/>
    <w:rsid w:val="00BA780D"/>
    <w:rsid w:val="00BA7C09"/>
    <w:rsid w:val="00BA7D48"/>
    <w:rsid w:val="00BB00C6"/>
    <w:rsid w:val="00BB0215"/>
    <w:rsid w:val="00BB03BF"/>
    <w:rsid w:val="00BB0BB2"/>
    <w:rsid w:val="00BB0C02"/>
    <w:rsid w:val="00BB1A90"/>
    <w:rsid w:val="00BB1ABB"/>
    <w:rsid w:val="00BB1C1F"/>
    <w:rsid w:val="00BB27BC"/>
    <w:rsid w:val="00BB2CB2"/>
    <w:rsid w:val="00BB3127"/>
    <w:rsid w:val="00BB31DB"/>
    <w:rsid w:val="00BB3658"/>
    <w:rsid w:val="00BB3679"/>
    <w:rsid w:val="00BB36E3"/>
    <w:rsid w:val="00BB3BE1"/>
    <w:rsid w:val="00BB3BFB"/>
    <w:rsid w:val="00BB402D"/>
    <w:rsid w:val="00BB41D1"/>
    <w:rsid w:val="00BB46D4"/>
    <w:rsid w:val="00BB4A56"/>
    <w:rsid w:val="00BB4E7A"/>
    <w:rsid w:val="00BB4FB4"/>
    <w:rsid w:val="00BB5330"/>
    <w:rsid w:val="00BB536D"/>
    <w:rsid w:val="00BB5584"/>
    <w:rsid w:val="00BB614E"/>
    <w:rsid w:val="00BB6252"/>
    <w:rsid w:val="00BB6382"/>
    <w:rsid w:val="00BB6458"/>
    <w:rsid w:val="00BB6950"/>
    <w:rsid w:val="00BB6955"/>
    <w:rsid w:val="00BB6D9E"/>
    <w:rsid w:val="00BB70EC"/>
    <w:rsid w:val="00BB712A"/>
    <w:rsid w:val="00BB7155"/>
    <w:rsid w:val="00BB723C"/>
    <w:rsid w:val="00BB7442"/>
    <w:rsid w:val="00BC0400"/>
    <w:rsid w:val="00BC0551"/>
    <w:rsid w:val="00BC1070"/>
    <w:rsid w:val="00BC1567"/>
    <w:rsid w:val="00BC1854"/>
    <w:rsid w:val="00BC19BC"/>
    <w:rsid w:val="00BC1E55"/>
    <w:rsid w:val="00BC207C"/>
    <w:rsid w:val="00BC2424"/>
    <w:rsid w:val="00BC2580"/>
    <w:rsid w:val="00BC260A"/>
    <w:rsid w:val="00BC262A"/>
    <w:rsid w:val="00BC2D8B"/>
    <w:rsid w:val="00BC30E3"/>
    <w:rsid w:val="00BC32DD"/>
    <w:rsid w:val="00BC348A"/>
    <w:rsid w:val="00BC3569"/>
    <w:rsid w:val="00BC389E"/>
    <w:rsid w:val="00BC4115"/>
    <w:rsid w:val="00BC415F"/>
    <w:rsid w:val="00BC4206"/>
    <w:rsid w:val="00BC4342"/>
    <w:rsid w:val="00BC43D1"/>
    <w:rsid w:val="00BC493E"/>
    <w:rsid w:val="00BC4FCE"/>
    <w:rsid w:val="00BC5224"/>
    <w:rsid w:val="00BC571E"/>
    <w:rsid w:val="00BC5B29"/>
    <w:rsid w:val="00BC6525"/>
    <w:rsid w:val="00BC6B98"/>
    <w:rsid w:val="00BC7496"/>
    <w:rsid w:val="00BC7C28"/>
    <w:rsid w:val="00BC7C4F"/>
    <w:rsid w:val="00BD00AC"/>
    <w:rsid w:val="00BD0E5C"/>
    <w:rsid w:val="00BD0F35"/>
    <w:rsid w:val="00BD14AD"/>
    <w:rsid w:val="00BD14D8"/>
    <w:rsid w:val="00BD15F7"/>
    <w:rsid w:val="00BD1930"/>
    <w:rsid w:val="00BD19FD"/>
    <w:rsid w:val="00BD1EA1"/>
    <w:rsid w:val="00BD20D1"/>
    <w:rsid w:val="00BD2945"/>
    <w:rsid w:val="00BD29F4"/>
    <w:rsid w:val="00BD2A0A"/>
    <w:rsid w:val="00BD3133"/>
    <w:rsid w:val="00BD319C"/>
    <w:rsid w:val="00BD37B9"/>
    <w:rsid w:val="00BD393A"/>
    <w:rsid w:val="00BD395B"/>
    <w:rsid w:val="00BD3D22"/>
    <w:rsid w:val="00BD44C4"/>
    <w:rsid w:val="00BD45D4"/>
    <w:rsid w:val="00BD499E"/>
    <w:rsid w:val="00BD4A4D"/>
    <w:rsid w:val="00BD4CFD"/>
    <w:rsid w:val="00BD55B2"/>
    <w:rsid w:val="00BD56CC"/>
    <w:rsid w:val="00BD64CD"/>
    <w:rsid w:val="00BD6C5F"/>
    <w:rsid w:val="00BD7140"/>
    <w:rsid w:val="00BD732F"/>
    <w:rsid w:val="00BD764B"/>
    <w:rsid w:val="00BD7CBC"/>
    <w:rsid w:val="00BD7CDF"/>
    <w:rsid w:val="00BE00C1"/>
    <w:rsid w:val="00BE021A"/>
    <w:rsid w:val="00BE03B2"/>
    <w:rsid w:val="00BE0C82"/>
    <w:rsid w:val="00BE0F10"/>
    <w:rsid w:val="00BE0F5F"/>
    <w:rsid w:val="00BE1364"/>
    <w:rsid w:val="00BE176C"/>
    <w:rsid w:val="00BE1802"/>
    <w:rsid w:val="00BE2096"/>
    <w:rsid w:val="00BE21CF"/>
    <w:rsid w:val="00BE27A1"/>
    <w:rsid w:val="00BE2A28"/>
    <w:rsid w:val="00BE336C"/>
    <w:rsid w:val="00BE33CE"/>
    <w:rsid w:val="00BE33E2"/>
    <w:rsid w:val="00BE360B"/>
    <w:rsid w:val="00BE37A8"/>
    <w:rsid w:val="00BE38A7"/>
    <w:rsid w:val="00BE39AE"/>
    <w:rsid w:val="00BE39E6"/>
    <w:rsid w:val="00BE3F30"/>
    <w:rsid w:val="00BE434C"/>
    <w:rsid w:val="00BE47AA"/>
    <w:rsid w:val="00BE5767"/>
    <w:rsid w:val="00BE578D"/>
    <w:rsid w:val="00BE5849"/>
    <w:rsid w:val="00BE61CA"/>
    <w:rsid w:val="00BE63CF"/>
    <w:rsid w:val="00BE6754"/>
    <w:rsid w:val="00BE676C"/>
    <w:rsid w:val="00BE67CE"/>
    <w:rsid w:val="00BE6C7E"/>
    <w:rsid w:val="00BE6CF1"/>
    <w:rsid w:val="00BE71D8"/>
    <w:rsid w:val="00BE7720"/>
    <w:rsid w:val="00BE7A3A"/>
    <w:rsid w:val="00BE7D29"/>
    <w:rsid w:val="00BE7EE3"/>
    <w:rsid w:val="00BF026A"/>
    <w:rsid w:val="00BF0397"/>
    <w:rsid w:val="00BF043F"/>
    <w:rsid w:val="00BF078D"/>
    <w:rsid w:val="00BF078E"/>
    <w:rsid w:val="00BF07A2"/>
    <w:rsid w:val="00BF0F61"/>
    <w:rsid w:val="00BF10A0"/>
    <w:rsid w:val="00BF1262"/>
    <w:rsid w:val="00BF14A7"/>
    <w:rsid w:val="00BF18A7"/>
    <w:rsid w:val="00BF1BE2"/>
    <w:rsid w:val="00BF2914"/>
    <w:rsid w:val="00BF3316"/>
    <w:rsid w:val="00BF3350"/>
    <w:rsid w:val="00BF35DF"/>
    <w:rsid w:val="00BF3645"/>
    <w:rsid w:val="00BF38BB"/>
    <w:rsid w:val="00BF3B94"/>
    <w:rsid w:val="00BF3BA0"/>
    <w:rsid w:val="00BF3ED4"/>
    <w:rsid w:val="00BF4883"/>
    <w:rsid w:val="00BF49CA"/>
    <w:rsid w:val="00BF4A4F"/>
    <w:rsid w:val="00BF4BCD"/>
    <w:rsid w:val="00BF4CA6"/>
    <w:rsid w:val="00BF4D0C"/>
    <w:rsid w:val="00BF4DC1"/>
    <w:rsid w:val="00BF4DDF"/>
    <w:rsid w:val="00BF4E96"/>
    <w:rsid w:val="00BF4FA3"/>
    <w:rsid w:val="00BF5151"/>
    <w:rsid w:val="00BF58B5"/>
    <w:rsid w:val="00BF59B6"/>
    <w:rsid w:val="00BF5CE2"/>
    <w:rsid w:val="00BF61C7"/>
    <w:rsid w:val="00BF6345"/>
    <w:rsid w:val="00BF7244"/>
    <w:rsid w:val="00BF728F"/>
    <w:rsid w:val="00BF7400"/>
    <w:rsid w:val="00BF7E4F"/>
    <w:rsid w:val="00C00033"/>
    <w:rsid w:val="00C0084E"/>
    <w:rsid w:val="00C00CA5"/>
    <w:rsid w:val="00C01420"/>
    <w:rsid w:val="00C014B4"/>
    <w:rsid w:val="00C01541"/>
    <w:rsid w:val="00C01603"/>
    <w:rsid w:val="00C017A3"/>
    <w:rsid w:val="00C01DDC"/>
    <w:rsid w:val="00C01EC7"/>
    <w:rsid w:val="00C0215A"/>
    <w:rsid w:val="00C021D0"/>
    <w:rsid w:val="00C025C0"/>
    <w:rsid w:val="00C025C8"/>
    <w:rsid w:val="00C02753"/>
    <w:rsid w:val="00C02AC1"/>
    <w:rsid w:val="00C02CFA"/>
    <w:rsid w:val="00C03295"/>
    <w:rsid w:val="00C03318"/>
    <w:rsid w:val="00C036C3"/>
    <w:rsid w:val="00C03A7D"/>
    <w:rsid w:val="00C04098"/>
    <w:rsid w:val="00C0433E"/>
    <w:rsid w:val="00C0455F"/>
    <w:rsid w:val="00C049AE"/>
    <w:rsid w:val="00C04A2A"/>
    <w:rsid w:val="00C04D9B"/>
    <w:rsid w:val="00C04F42"/>
    <w:rsid w:val="00C04FBC"/>
    <w:rsid w:val="00C054C0"/>
    <w:rsid w:val="00C05D04"/>
    <w:rsid w:val="00C05DE6"/>
    <w:rsid w:val="00C0605B"/>
    <w:rsid w:val="00C063D7"/>
    <w:rsid w:val="00C068C2"/>
    <w:rsid w:val="00C06A26"/>
    <w:rsid w:val="00C06FBF"/>
    <w:rsid w:val="00C07008"/>
    <w:rsid w:val="00C0702F"/>
    <w:rsid w:val="00C071DC"/>
    <w:rsid w:val="00C077B2"/>
    <w:rsid w:val="00C077C5"/>
    <w:rsid w:val="00C07E0B"/>
    <w:rsid w:val="00C10890"/>
    <w:rsid w:val="00C109CA"/>
    <w:rsid w:val="00C10A80"/>
    <w:rsid w:val="00C10F8F"/>
    <w:rsid w:val="00C11591"/>
    <w:rsid w:val="00C11640"/>
    <w:rsid w:val="00C11781"/>
    <w:rsid w:val="00C11CA7"/>
    <w:rsid w:val="00C11E91"/>
    <w:rsid w:val="00C11EDA"/>
    <w:rsid w:val="00C1214D"/>
    <w:rsid w:val="00C1217A"/>
    <w:rsid w:val="00C127A2"/>
    <w:rsid w:val="00C12D34"/>
    <w:rsid w:val="00C12D61"/>
    <w:rsid w:val="00C13817"/>
    <w:rsid w:val="00C1381A"/>
    <w:rsid w:val="00C13CA8"/>
    <w:rsid w:val="00C13ECD"/>
    <w:rsid w:val="00C14A15"/>
    <w:rsid w:val="00C150EA"/>
    <w:rsid w:val="00C1548E"/>
    <w:rsid w:val="00C15CBD"/>
    <w:rsid w:val="00C15F03"/>
    <w:rsid w:val="00C15F74"/>
    <w:rsid w:val="00C16B7C"/>
    <w:rsid w:val="00C16BC6"/>
    <w:rsid w:val="00C16C0E"/>
    <w:rsid w:val="00C16F1D"/>
    <w:rsid w:val="00C1735A"/>
    <w:rsid w:val="00C17376"/>
    <w:rsid w:val="00C1741C"/>
    <w:rsid w:val="00C17BCD"/>
    <w:rsid w:val="00C20629"/>
    <w:rsid w:val="00C207D8"/>
    <w:rsid w:val="00C212A2"/>
    <w:rsid w:val="00C212B8"/>
    <w:rsid w:val="00C21548"/>
    <w:rsid w:val="00C21BFD"/>
    <w:rsid w:val="00C21CEB"/>
    <w:rsid w:val="00C223F4"/>
    <w:rsid w:val="00C229AF"/>
    <w:rsid w:val="00C229C3"/>
    <w:rsid w:val="00C22C68"/>
    <w:rsid w:val="00C22CE7"/>
    <w:rsid w:val="00C23104"/>
    <w:rsid w:val="00C232F3"/>
    <w:rsid w:val="00C235B8"/>
    <w:rsid w:val="00C23602"/>
    <w:rsid w:val="00C237DC"/>
    <w:rsid w:val="00C2396A"/>
    <w:rsid w:val="00C239E6"/>
    <w:rsid w:val="00C23C8E"/>
    <w:rsid w:val="00C2431B"/>
    <w:rsid w:val="00C24BF2"/>
    <w:rsid w:val="00C24EE9"/>
    <w:rsid w:val="00C25148"/>
    <w:rsid w:val="00C25395"/>
    <w:rsid w:val="00C25683"/>
    <w:rsid w:val="00C25A43"/>
    <w:rsid w:val="00C26B63"/>
    <w:rsid w:val="00C27633"/>
    <w:rsid w:val="00C27796"/>
    <w:rsid w:val="00C27CEE"/>
    <w:rsid w:val="00C31089"/>
    <w:rsid w:val="00C311AE"/>
    <w:rsid w:val="00C311BD"/>
    <w:rsid w:val="00C313C7"/>
    <w:rsid w:val="00C31C48"/>
    <w:rsid w:val="00C31CB7"/>
    <w:rsid w:val="00C32219"/>
    <w:rsid w:val="00C32392"/>
    <w:rsid w:val="00C323A0"/>
    <w:rsid w:val="00C3241F"/>
    <w:rsid w:val="00C326AC"/>
    <w:rsid w:val="00C328CC"/>
    <w:rsid w:val="00C32F84"/>
    <w:rsid w:val="00C338D2"/>
    <w:rsid w:val="00C33C06"/>
    <w:rsid w:val="00C344C1"/>
    <w:rsid w:val="00C345C7"/>
    <w:rsid w:val="00C34D13"/>
    <w:rsid w:val="00C34DAD"/>
    <w:rsid w:val="00C3519C"/>
    <w:rsid w:val="00C354B8"/>
    <w:rsid w:val="00C359CA"/>
    <w:rsid w:val="00C3608B"/>
    <w:rsid w:val="00C36097"/>
    <w:rsid w:val="00C363E5"/>
    <w:rsid w:val="00C3694F"/>
    <w:rsid w:val="00C3751B"/>
    <w:rsid w:val="00C3780F"/>
    <w:rsid w:val="00C37C09"/>
    <w:rsid w:val="00C37C63"/>
    <w:rsid w:val="00C40153"/>
    <w:rsid w:val="00C401B8"/>
    <w:rsid w:val="00C40438"/>
    <w:rsid w:val="00C409D3"/>
    <w:rsid w:val="00C40A72"/>
    <w:rsid w:val="00C40BC3"/>
    <w:rsid w:val="00C410AD"/>
    <w:rsid w:val="00C413AC"/>
    <w:rsid w:val="00C4155A"/>
    <w:rsid w:val="00C41725"/>
    <w:rsid w:val="00C41F8E"/>
    <w:rsid w:val="00C420FA"/>
    <w:rsid w:val="00C421C7"/>
    <w:rsid w:val="00C42686"/>
    <w:rsid w:val="00C428A0"/>
    <w:rsid w:val="00C42B2F"/>
    <w:rsid w:val="00C42B4C"/>
    <w:rsid w:val="00C42FD8"/>
    <w:rsid w:val="00C4305B"/>
    <w:rsid w:val="00C432BF"/>
    <w:rsid w:val="00C43806"/>
    <w:rsid w:val="00C43CD4"/>
    <w:rsid w:val="00C4410B"/>
    <w:rsid w:val="00C4426C"/>
    <w:rsid w:val="00C44286"/>
    <w:rsid w:val="00C44405"/>
    <w:rsid w:val="00C44420"/>
    <w:rsid w:val="00C4467C"/>
    <w:rsid w:val="00C44B6A"/>
    <w:rsid w:val="00C44D79"/>
    <w:rsid w:val="00C450EE"/>
    <w:rsid w:val="00C45210"/>
    <w:rsid w:val="00C45C63"/>
    <w:rsid w:val="00C45EAD"/>
    <w:rsid w:val="00C45FF8"/>
    <w:rsid w:val="00C4622E"/>
    <w:rsid w:val="00C46B71"/>
    <w:rsid w:val="00C46B7A"/>
    <w:rsid w:val="00C46DDB"/>
    <w:rsid w:val="00C4735A"/>
    <w:rsid w:val="00C4794A"/>
    <w:rsid w:val="00C47EED"/>
    <w:rsid w:val="00C47F3D"/>
    <w:rsid w:val="00C501BB"/>
    <w:rsid w:val="00C50263"/>
    <w:rsid w:val="00C50356"/>
    <w:rsid w:val="00C504CE"/>
    <w:rsid w:val="00C504E0"/>
    <w:rsid w:val="00C50930"/>
    <w:rsid w:val="00C514C8"/>
    <w:rsid w:val="00C5178C"/>
    <w:rsid w:val="00C518DC"/>
    <w:rsid w:val="00C51957"/>
    <w:rsid w:val="00C51F04"/>
    <w:rsid w:val="00C520D0"/>
    <w:rsid w:val="00C52307"/>
    <w:rsid w:val="00C524B6"/>
    <w:rsid w:val="00C524D1"/>
    <w:rsid w:val="00C52D06"/>
    <w:rsid w:val="00C534CD"/>
    <w:rsid w:val="00C53732"/>
    <w:rsid w:val="00C53E13"/>
    <w:rsid w:val="00C54560"/>
    <w:rsid w:val="00C54E6E"/>
    <w:rsid w:val="00C551F1"/>
    <w:rsid w:val="00C558D2"/>
    <w:rsid w:val="00C55AF6"/>
    <w:rsid w:val="00C55BC1"/>
    <w:rsid w:val="00C55C4B"/>
    <w:rsid w:val="00C5651C"/>
    <w:rsid w:val="00C566AA"/>
    <w:rsid w:val="00C5671D"/>
    <w:rsid w:val="00C56766"/>
    <w:rsid w:val="00C56B70"/>
    <w:rsid w:val="00C56F36"/>
    <w:rsid w:val="00C56F66"/>
    <w:rsid w:val="00C56FB1"/>
    <w:rsid w:val="00C57C31"/>
    <w:rsid w:val="00C57E82"/>
    <w:rsid w:val="00C60159"/>
    <w:rsid w:val="00C60414"/>
    <w:rsid w:val="00C604AF"/>
    <w:rsid w:val="00C606FD"/>
    <w:rsid w:val="00C608F0"/>
    <w:rsid w:val="00C60DB8"/>
    <w:rsid w:val="00C60E27"/>
    <w:rsid w:val="00C60FA6"/>
    <w:rsid w:val="00C612D5"/>
    <w:rsid w:val="00C612E1"/>
    <w:rsid w:val="00C61482"/>
    <w:rsid w:val="00C615AC"/>
    <w:rsid w:val="00C616B9"/>
    <w:rsid w:val="00C617BB"/>
    <w:rsid w:val="00C61E6D"/>
    <w:rsid w:val="00C62007"/>
    <w:rsid w:val="00C62052"/>
    <w:rsid w:val="00C62577"/>
    <w:rsid w:val="00C626A2"/>
    <w:rsid w:val="00C627F4"/>
    <w:rsid w:val="00C62F97"/>
    <w:rsid w:val="00C63925"/>
    <w:rsid w:val="00C63CEC"/>
    <w:rsid w:val="00C642DE"/>
    <w:rsid w:val="00C6450E"/>
    <w:rsid w:val="00C647B8"/>
    <w:rsid w:val="00C64CF3"/>
    <w:rsid w:val="00C64DD0"/>
    <w:rsid w:val="00C66766"/>
    <w:rsid w:val="00C669A2"/>
    <w:rsid w:val="00C66A4F"/>
    <w:rsid w:val="00C66BBC"/>
    <w:rsid w:val="00C66CA7"/>
    <w:rsid w:val="00C672E4"/>
    <w:rsid w:val="00C67322"/>
    <w:rsid w:val="00C673C7"/>
    <w:rsid w:val="00C67442"/>
    <w:rsid w:val="00C6754C"/>
    <w:rsid w:val="00C67620"/>
    <w:rsid w:val="00C67735"/>
    <w:rsid w:val="00C6792F"/>
    <w:rsid w:val="00C70583"/>
    <w:rsid w:val="00C70961"/>
    <w:rsid w:val="00C7111E"/>
    <w:rsid w:val="00C72529"/>
    <w:rsid w:val="00C72591"/>
    <w:rsid w:val="00C72800"/>
    <w:rsid w:val="00C729FD"/>
    <w:rsid w:val="00C72EC6"/>
    <w:rsid w:val="00C7360B"/>
    <w:rsid w:val="00C73D21"/>
    <w:rsid w:val="00C73D9A"/>
    <w:rsid w:val="00C73FBE"/>
    <w:rsid w:val="00C74066"/>
    <w:rsid w:val="00C7432B"/>
    <w:rsid w:val="00C74553"/>
    <w:rsid w:val="00C747F0"/>
    <w:rsid w:val="00C74E81"/>
    <w:rsid w:val="00C75147"/>
    <w:rsid w:val="00C75265"/>
    <w:rsid w:val="00C765EE"/>
    <w:rsid w:val="00C7663C"/>
    <w:rsid w:val="00C76958"/>
    <w:rsid w:val="00C76E1A"/>
    <w:rsid w:val="00C770F8"/>
    <w:rsid w:val="00C777EA"/>
    <w:rsid w:val="00C77A54"/>
    <w:rsid w:val="00C77AB3"/>
    <w:rsid w:val="00C77B8B"/>
    <w:rsid w:val="00C800C0"/>
    <w:rsid w:val="00C80286"/>
    <w:rsid w:val="00C81140"/>
    <w:rsid w:val="00C811DD"/>
    <w:rsid w:val="00C812EB"/>
    <w:rsid w:val="00C81858"/>
    <w:rsid w:val="00C81AA1"/>
    <w:rsid w:val="00C81CB6"/>
    <w:rsid w:val="00C821FF"/>
    <w:rsid w:val="00C827F7"/>
    <w:rsid w:val="00C82F2F"/>
    <w:rsid w:val="00C831A4"/>
    <w:rsid w:val="00C833E4"/>
    <w:rsid w:val="00C8378B"/>
    <w:rsid w:val="00C839CB"/>
    <w:rsid w:val="00C83ABE"/>
    <w:rsid w:val="00C83B5E"/>
    <w:rsid w:val="00C8406E"/>
    <w:rsid w:val="00C84D1E"/>
    <w:rsid w:val="00C85022"/>
    <w:rsid w:val="00C85050"/>
    <w:rsid w:val="00C85059"/>
    <w:rsid w:val="00C851F9"/>
    <w:rsid w:val="00C85414"/>
    <w:rsid w:val="00C8548F"/>
    <w:rsid w:val="00C85ADE"/>
    <w:rsid w:val="00C8607E"/>
    <w:rsid w:val="00C861C7"/>
    <w:rsid w:val="00C86265"/>
    <w:rsid w:val="00C8679E"/>
    <w:rsid w:val="00C86801"/>
    <w:rsid w:val="00C8683D"/>
    <w:rsid w:val="00C869BB"/>
    <w:rsid w:val="00C86B8C"/>
    <w:rsid w:val="00C8701A"/>
    <w:rsid w:val="00C87037"/>
    <w:rsid w:val="00C87314"/>
    <w:rsid w:val="00C87A93"/>
    <w:rsid w:val="00C87BA1"/>
    <w:rsid w:val="00C87CBF"/>
    <w:rsid w:val="00C900DF"/>
    <w:rsid w:val="00C90695"/>
    <w:rsid w:val="00C907A6"/>
    <w:rsid w:val="00C909D0"/>
    <w:rsid w:val="00C9132F"/>
    <w:rsid w:val="00C91996"/>
    <w:rsid w:val="00C91A67"/>
    <w:rsid w:val="00C91CF2"/>
    <w:rsid w:val="00C91D56"/>
    <w:rsid w:val="00C91E13"/>
    <w:rsid w:val="00C92590"/>
    <w:rsid w:val="00C92627"/>
    <w:rsid w:val="00C92768"/>
    <w:rsid w:val="00C92A45"/>
    <w:rsid w:val="00C92B30"/>
    <w:rsid w:val="00C9321D"/>
    <w:rsid w:val="00C9365C"/>
    <w:rsid w:val="00C93733"/>
    <w:rsid w:val="00C93C24"/>
    <w:rsid w:val="00C93C4D"/>
    <w:rsid w:val="00C93EA8"/>
    <w:rsid w:val="00C94699"/>
    <w:rsid w:val="00C946DC"/>
    <w:rsid w:val="00C94CC4"/>
    <w:rsid w:val="00C94E7C"/>
    <w:rsid w:val="00C95705"/>
    <w:rsid w:val="00C95760"/>
    <w:rsid w:val="00C95A33"/>
    <w:rsid w:val="00C95A37"/>
    <w:rsid w:val="00C95E38"/>
    <w:rsid w:val="00C96225"/>
    <w:rsid w:val="00C965E7"/>
    <w:rsid w:val="00C96808"/>
    <w:rsid w:val="00C969DB"/>
    <w:rsid w:val="00C96B90"/>
    <w:rsid w:val="00C97075"/>
    <w:rsid w:val="00C971C1"/>
    <w:rsid w:val="00C97949"/>
    <w:rsid w:val="00C97A59"/>
    <w:rsid w:val="00C97B85"/>
    <w:rsid w:val="00C97BC7"/>
    <w:rsid w:val="00C97F97"/>
    <w:rsid w:val="00CA04E7"/>
    <w:rsid w:val="00CA053F"/>
    <w:rsid w:val="00CA0566"/>
    <w:rsid w:val="00CA0623"/>
    <w:rsid w:val="00CA07D3"/>
    <w:rsid w:val="00CA09F6"/>
    <w:rsid w:val="00CA0A85"/>
    <w:rsid w:val="00CA0A88"/>
    <w:rsid w:val="00CA0C5F"/>
    <w:rsid w:val="00CA1042"/>
    <w:rsid w:val="00CA141D"/>
    <w:rsid w:val="00CA14B9"/>
    <w:rsid w:val="00CA15E2"/>
    <w:rsid w:val="00CA1AE3"/>
    <w:rsid w:val="00CA1B40"/>
    <w:rsid w:val="00CA229E"/>
    <w:rsid w:val="00CA2AF1"/>
    <w:rsid w:val="00CA2B7A"/>
    <w:rsid w:val="00CA2C4B"/>
    <w:rsid w:val="00CA2E16"/>
    <w:rsid w:val="00CA316E"/>
    <w:rsid w:val="00CA3C8B"/>
    <w:rsid w:val="00CA3CC2"/>
    <w:rsid w:val="00CA3DC9"/>
    <w:rsid w:val="00CA3F15"/>
    <w:rsid w:val="00CA42E2"/>
    <w:rsid w:val="00CA4C40"/>
    <w:rsid w:val="00CA6157"/>
    <w:rsid w:val="00CA61FB"/>
    <w:rsid w:val="00CA625F"/>
    <w:rsid w:val="00CA650C"/>
    <w:rsid w:val="00CA6C79"/>
    <w:rsid w:val="00CA6E89"/>
    <w:rsid w:val="00CA7543"/>
    <w:rsid w:val="00CA7B15"/>
    <w:rsid w:val="00CA7D4A"/>
    <w:rsid w:val="00CB07CA"/>
    <w:rsid w:val="00CB0B0D"/>
    <w:rsid w:val="00CB0CCD"/>
    <w:rsid w:val="00CB132E"/>
    <w:rsid w:val="00CB19F3"/>
    <w:rsid w:val="00CB2AA4"/>
    <w:rsid w:val="00CB2B53"/>
    <w:rsid w:val="00CB2E34"/>
    <w:rsid w:val="00CB2E66"/>
    <w:rsid w:val="00CB3191"/>
    <w:rsid w:val="00CB325B"/>
    <w:rsid w:val="00CB3323"/>
    <w:rsid w:val="00CB3967"/>
    <w:rsid w:val="00CB39E5"/>
    <w:rsid w:val="00CB3BD9"/>
    <w:rsid w:val="00CB3E8E"/>
    <w:rsid w:val="00CB3EA9"/>
    <w:rsid w:val="00CB41FA"/>
    <w:rsid w:val="00CB43FB"/>
    <w:rsid w:val="00CB45A5"/>
    <w:rsid w:val="00CB490E"/>
    <w:rsid w:val="00CB4AA4"/>
    <w:rsid w:val="00CB541A"/>
    <w:rsid w:val="00CB55CF"/>
    <w:rsid w:val="00CB57BE"/>
    <w:rsid w:val="00CB5AF1"/>
    <w:rsid w:val="00CB65EA"/>
    <w:rsid w:val="00CB7331"/>
    <w:rsid w:val="00CB75B1"/>
    <w:rsid w:val="00CB78C6"/>
    <w:rsid w:val="00CB78CD"/>
    <w:rsid w:val="00CC025D"/>
    <w:rsid w:val="00CC0465"/>
    <w:rsid w:val="00CC06EE"/>
    <w:rsid w:val="00CC0723"/>
    <w:rsid w:val="00CC0C77"/>
    <w:rsid w:val="00CC1534"/>
    <w:rsid w:val="00CC1700"/>
    <w:rsid w:val="00CC184C"/>
    <w:rsid w:val="00CC21D0"/>
    <w:rsid w:val="00CC27EE"/>
    <w:rsid w:val="00CC2E9C"/>
    <w:rsid w:val="00CC3259"/>
    <w:rsid w:val="00CC3CFC"/>
    <w:rsid w:val="00CC421C"/>
    <w:rsid w:val="00CC42A4"/>
    <w:rsid w:val="00CC4AA7"/>
    <w:rsid w:val="00CC4C2B"/>
    <w:rsid w:val="00CC4C5D"/>
    <w:rsid w:val="00CC5C3D"/>
    <w:rsid w:val="00CC66D5"/>
    <w:rsid w:val="00CC7540"/>
    <w:rsid w:val="00CC767F"/>
    <w:rsid w:val="00CC7FDD"/>
    <w:rsid w:val="00CD0429"/>
    <w:rsid w:val="00CD18A1"/>
    <w:rsid w:val="00CD1AAA"/>
    <w:rsid w:val="00CD1AB9"/>
    <w:rsid w:val="00CD1ED9"/>
    <w:rsid w:val="00CD2092"/>
    <w:rsid w:val="00CD2702"/>
    <w:rsid w:val="00CD3401"/>
    <w:rsid w:val="00CD37A2"/>
    <w:rsid w:val="00CD3DCE"/>
    <w:rsid w:val="00CD3EE7"/>
    <w:rsid w:val="00CD3F7D"/>
    <w:rsid w:val="00CD4277"/>
    <w:rsid w:val="00CD46F1"/>
    <w:rsid w:val="00CD4C07"/>
    <w:rsid w:val="00CD5FF9"/>
    <w:rsid w:val="00CD6130"/>
    <w:rsid w:val="00CD66DF"/>
    <w:rsid w:val="00CD68F1"/>
    <w:rsid w:val="00CD6ABC"/>
    <w:rsid w:val="00CD6B2E"/>
    <w:rsid w:val="00CD6B35"/>
    <w:rsid w:val="00CD6C07"/>
    <w:rsid w:val="00CD6D8A"/>
    <w:rsid w:val="00CD7630"/>
    <w:rsid w:val="00CD7A97"/>
    <w:rsid w:val="00CD7BD8"/>
    <w:rsid w:val="00CD7D0A"/>
    <w:rsid w:val="00CD7EB2"/>
    <w:rsid w:val="00CE0089"/>
    <w:rsid w:val="00CE024D"/>
    <w:rsid w:val="00CE0531"/>
    <w:rsid w:val="00CE0701"/>
    <w:rsid w:val="00CE0731"/>
    <w:rsid w:val="00CE0735"/>
    <w:rsid w:val="00CE0BB1"/>
    <w:rsid w:val="00CE0C74"/>
    <w:rsid w:val="00CE0CC5"/>
    <w:rsid w:val="00CE0E9B"/>
    <w:rsid w:val="00CE1055"/>
    <w:rsid w:val="00CE197F"/>
    <w:rsid w:val="00CE1B8A"/>
    <w:rsid w:val="00CE1D4E"/>
    <w:rsid w:val="00CE1E6B"/>
    <w:rsid w:val="00CE2077"/>
    <w:rsid w:val="00CE20E9"/>
    <w:rsid w:val="00CE2BF1"/>
    <w:rsid w:val="00CE2E79"/>
    <w:rsid w:val="00CE2FEF"/>
    <w:rsid w:val="00CE3095"/>
    <w:rsid w:val="00CE40D1"/>
    <w:rsid w:val="00CE4408"/>
    <w:rsid w:val="00CE4A82"/>
    <w:rsid w:val="00CE5751"/>
    <w:rsid w:val="00CE5AD4"/>
    <w:rsid w:val="00CE5B70"/>
    <w:rsid w:val="00CE5C91"/>
    <w:rsid w:val="00CE5F23"/>
    <w:rsid w:val="00CE66ED"/>
    <w:rsid w:val="00CE6C89"/>
    <w:rsid w:val="00CE6D6E"/>
    <w:rsid w:val="00CE6DA9"/>
    <w:rsid w:val="00CE6E95"/>
    <w:rsid w:val="00CE7191"/>
    <w:rsid w:val="00CE7554"/>
    <w:rsid w:val="00CE76D7"/>
    <w:rsid w:val="00CE780C"/>
    <w:rsid w:val="00CE7C26"/>
    <w:rsid w:val="00CE7E0C"/>
    <w:rsid w:val="00CF05AE"/>
    <w:rsid w:val="00CF0BBF"/>
    <w:rsid w:val="00CF0DEE"/>
    <w:rsid w:val="00CF0F87"/>
    <w:rsid w:val="00CF0FCA"/>
    <w:rsid w:val="00CF10D4"/>
    <w:rsid w:val="00CF1389"/>
    <w:rsid w:val="00CF1529"/>
    <w:rsid w:val="00CF1881"/>
    <w:rsid w:val="00CF1B3C"/>
    <w:rsid w:val="00CF1CF4"/>
    <w:rsid w:val="00CF2687"/>
    <w:rsid w:val="00CF2841"/>
    <w:rsid w:val="00CF3146"/>
    <w:rsid w:val="00CF341E"/>
    <w:rsid w:val="00CF37BA"/>
    <w:rsid w:val="00CF3C8E"/>
    <w:rsid w:val="00CF3EF7"/>
    <w:rsid w:val="00CF4374"/>
    <w:rsid w:val="00CF4807"/>
    <w:rsid w:val="00CF483A"/>
    <w:rsid w:val="00CF4F2C"/>
    <w:rsid w:val="00CF5045"/>
    <w:rsid w:val="00CF510F"/>
    <w:rsid w:val="00CF512D"/>
    <w:rsid w:val="00CF5775"/>
    <w:rsid w:val="00CF5DA7"/>
    <w:rsid w:val="00CF5EE1"/>
    <w:rsid w:val="00CF5F58"/>
    <w:rsid w:val="00CF5FC1"/>
    <w:rsid w:val="00CF5FFE"/>
    <w:rsid w:val="00CF663E"/>
    <w:rsid w:val="00CF6A5A"/>
    <w:rsid w:val="00CF6C5D"/>
    <w:rsid w:val="00CF6E97"/>
    <w:rsid w:val="00CF6F7D"/>
    <w:rsid w:val="00CF6FD9"/>
    <w:rsid w:val="00CF7077"/>
    <w:rsid w:val="00CF72E6"/>
    <w:rsid w:val="00CF756B"/>
    <w:rsid w:val="00CF75B4"/>
    <w:rsid w:val="00CF77D2"/>
    <w:rsid w:val="00CF7AEE"/>
    <w:rsid w:val="00CF7D97"/>
    <w:rsid w:val="00D000B7"/>
    <w:rsid w:val="00D00246"/>
    <w:rsid w:val="00D00434"/>
    <w:rsid w:val="00D009A6"/>
    <w:rsid w:val="00D00E6A"/>
    <w:rsid w:val="00D010F1"/>
    <w:rsid w:val="00D0110F"/>
    <w:rsid w:val="00D01162"/>
    <w:rsid w:val="00D012E8"/>
    <w:rsid w:val="00D013CA"/>
    <w:rsid w:val="00D0188B"/>
    <w:rsid w:val="00D01DC5"/>
    <w:rsid w:val="00D01DFA"/>
    <w:rsid w:val="00D01F17"/>
    <w:rsid w:val="00D022A8"/>
    <w:rsid w:val="00D02440"/>
    <w:rsid w:val="00D02461"/>
    <w:rsid w:val="00D026A8"/>
    <w:rsid w:val="00D029DB"/>
    <w:rsid w:val="00D02AB3"/>
    <w:rsid w:val="00D02B95"/>
    <w:rsid w:val="00D02D97"/>
    <w:rsid w:val="00D02FEE"/>
    <w:rsid w:val="00D033B8"/>
    <w:rsid w:val="00D036B9"/>
    <w:rsid w:val="00D03861"/>
    <w:rsid w:val="00D03974"/>
    <w:rsid w:val="00D03A47"/>
    <w:rsid w:val="00D03D61"/>
    <w:rsid w:val="00D03DAC"/>
    <w:rsid w:val="00D04169"/>
    <w:rsid w:val="00D0476F"/>
    <w:rsid w:val="00D04BFB"/>
    <w:rsid w:val="00D04DFE"/>
    <w:rsid w:val="00D058A1"/>
    <w:rsid w:val="00D05A3E"/>
    <w:rsid w:val="00D0635A"/>
    <w:rsid w:val="00D065DC"/>
    <w:rsid w:val="00D06750"/>
    <w:rsid w:val="00D06785"/>
    <w:rsid w:val="00D06A8A"/>
    <w:rsid w:val="00D06BFD"/>
    <w:rsid w:val="00D06E82"/>
    <w:rsid w:val="00D0748F"/>
    <w:rsid w:val="00D0751E"/>
    <w:rsid w:val="00D07812"/>
    <w:rsid w:val="00D07D3D"/>
    <w:rsid w:val="00D07EF8"/>
    <w:rsid w:val="00D07F84"/>
    <w:rsid w:val="00D10051"/>
    <w:rsid w:val="00D101E4"/>
    <w:rsid w:val="00D102FE"/>
    <w:rsid w:val="00D10A5B"/>
    <w:rsid w:val="00D10FAE"/>
    <w:rsid w:val="00D113A3"/>
    <w:rsid w:val="00D11AD6"/>
    <w:rsid w:val="00D120FD"/>
    <w:rsid w:val="00D12135"/>
    <w:rsid w:val="00D12649"/>
    <w:rsid w:val="00D12A1A"/>
    <w:rsid w:val="00D12A57"/>
    <w:rsid w:val="00D12B35"/>
    <w:rsid w:val="00D12FBF"/>
    <w:rsid w:val="00D1302B"/>
    <w:rsid w:val="00D13334"/>
    <w:rsid w:val="00D137AA"/>
    <w:rsid w:val="00D13AB1"/>
    <w:rsid w:val="00D13B7C"/>
    <w:rsid w:val="00D14183"/>
    <w:rsid w:val="00D144FE"/>
    <w:rsid w:val="00D145AB"/>
    <w:rsid w:val="00D14869"/>
    <w:rsid w:val="00D14CF8"/>
    <w:rsid w:val="00D14E14"/>
    <w:rsid w:val="00D14E24"/>
    <w:rsid w:val="00D14E4D"/>
    <w:rsid w:val="00D14F20"/>
    <w:rsid w:val="00D1501A"/>
    <w:rsid w:val="00D152A1"/>
    <w:rsid w:val="00D155EB"/>
    <w:rsid w:val="00D15B8A"/>
    <w:rsid w:val="00D15CF9"/>
    <w:rsid w:val="00D15D38"/>
    <w:rsid w:val="00D15F0B"/>
    <w:rsid w:val="00D16067"/>
    <w:rsid w:val="00D162F8"/>
    <w:rsid w:val="00D16767"/>
    <w:rsid w:val="00D1686D"/>
    <w:rsid w:val="00D16CE1"/>
    <w:rsid w:val="00D17031"/>
    <w:rsid w:val="00D17093"/>
    <w:rsid w:val="00D17228"/>
    <w:rsid w:val="00D173EE"/>
    <w:rsid w:val="00D17813"/>
    <w:rsid w:val="00D1784B"/>
    <w:rsid w:val="00D1799F"/>
    <w:rsid w:val="00D2038C"/>
    <w:rsid w:val="00D20642"/>
    <w:rsid w:val="00D206E5"/>
    <w:rsid w:val="00D206EF"/>
    <w:rsid w:val="00D207D9"/>
    <w:rsid w:val="00D21119"/>
    <w:rsid w:val="00D21826"/>
    <w:rsid w:val="00D21C4C"/>
    <w:rsid w:val="00D21C7F"/>
    <w:rsid w:val="00D21D74"/>
    <w:rsid w:val="00D21F4D"/>
    <w:rsid w:val="00D223C3"/>
    <w:rsid w:val="00D22701"/>
    <w:rsid w:val="00D227CE"/>
    <w:rsid w:val="00D232B5"/>
    <w:rsid w:val="00D23358"/>
    <w:rsid w:val="00D23A39"/>
    <w:rsid w:val="00D245C8"/>
    <w:rsid w:val="00D245F2"/>
    <w:rsid w:val="00D24930"/>
    <w:rsid w:val="00D24B19"/>
    <w:rsid w:val="00D24BE0"/>
    <w:rsid w:val="00D24D5B"/>
    <w:rsid w:val="00D24EAA"/>
    <w:rsid w:val="00D251C7"/>
    <w:rsid w:val="00D2533D"/>
    <w:rsid w:val="00D257BB"/>
    <w:rsid w:val="00D258F5"/>
    <w:rsid w:val="00D2613B"/>
    <w:rsid w:val="00D26328"/>
    <w:rsid w:val="00D2639A"/>
    <w:rsid w:val="00D26516"/>
    <w:rsid w:val="00D26793"/>
    <w:rsid w:val="00D26B40"/>
    <w:rsid w:val="00D26E29"/>
    <w:rsid w:val="00D27099"/>
    <w:rsid w:val="00D270BE"/>
    <w:rsid w:val="00D27132"/>
    <w:rsid w:val="00D273BE"/>
    <w:rsid w:val="00D2764D"/>
    <w:rsid w:val="00D27709"/>
    <w:rsid w:val="00D278BD"/>
    <w:rsid w:val="00D3044A"/>
    <w:rsid w:val="00D3060B"/>
    <w:rsid w:val="00D30B33"/>
    <w:rsid w:val="00D30EC6"/>
    <w:rsid w:val="00D31A12"/>
    <w:rsid w:val="00D31AF3"/>
    <w:rsid w:val="00D31D95"/>
    <w:rsid w:val="00D322C0"/>
    <w:rsid w:val="00D330AB"/>
    <w:rsid w:val="00D330C7"/>
    <w:rsid w:val="00D33236"/>
    <w:rsid w:val="00D3383E"/>
    <w:rsid w:val="00D33D72"/>
    <w:rsid w:val="00D345A8"/>
    <w:rsid w:val="00D350AA"/>
    <w:rsid w:val="00D3528E"/>
    <w:rsid w:val="00D35760"/>
    <w:rsid w:val="00D3577B"/>
    <w:rsid w:val="00D3582C"/>
    <w:rsid w:val="00D36308"/>
    <w:rsid w:val="00D364BD"/>
    <w:rsid w:val="00D36984"/>
    <w:rsid w:val="00D36C72"/>
    <w:rsid w:val="00D36ECE"/>
    <w:rsid w:val="00D37214"/>
    <w:rsid w:val="00D375B6"/>
    <w:rsid w:val="00D37751"/>
    <w:rsid w:val="00D379AD"/>
    <w:rsid w:val="00D37A7C"/>
    <w:rsid w:val="00D37A95"/>
    <w:rsid w:val="00D37F8E"/>
    <w:rsid w:val="00D37FA1"/>
    <w:rsid w:val="00D4078F"/>
    <w:rsid w:val="00D4114C"/>
    <w:rsid w:val="00D41632"/>
    <w:rsid w:val="00D419C6"/>
    <w:rsid w:val="00D41A87"/>
    <w:rsid w:val="00D428F4"/>
    <w:rsid w:val="00D42C1A"/>
    <w:rsid w:val="00D42D78"/>
    <w:rsid w:val="00D43463"/>
    <w:rsid w:val="00D43568"/>
    <w:rsid w:val="00D436E0"/>
    <w:rsid w:val="00D43781"/>
    <w:rsid w:val="00D439FF"/>
    <w:rsid w:val="00D43DC9"/>
    <w:rsid w:val="00D43E1B"/>
    <w:rsid w:val="00D43E56"/>
    <w:rsid w:val="00D4425C"/>
    <w:rsid w:val="00D44289"/>
    <w:rsid w:val="00D444D2"/>
    <w:rsid w:val="00D446B5"/>
    <w:rsid w:val="00D447DA"/>
    <w:rsid w:val="00D44A43"/>
    <w:rsid w:val="00D44C13"/>
    <w:rsid w:val="00D44F24"/>
    <w:rsid w:val="00D451EF"/>
    <w:rsid w:val="00D4532A"/>
    <w:rsid w:val="00D46341"/>
    <w:rsid w:val="00D465F7"/>
    <w:rsid w:val="00D466C4"/>
    <w:rsid w:val="00D4756C"/>
    <w:rsid w:val="00D47725"/>
    <w:rsid w:val="00D47918"/>
    <w:rsid w:val="00D47B50"/>
    <w:rsid w:val="00D47E58"/>
    <w:rsid w:val="00D505FE"/>
    <w:rsid w:val="00D508E8"/>
    <w:rsid w:val="00D50A08"/>
    <w:rsid w:val="00D50C29"/>
    <w:rsid w:val="00D50C33"/>
    <w:rsid w:val="00D50ED8"/>
    <w:rsid w:val="00D50EFD"/>
    <w:rsid w:val="00D512A5"/>
    <w:rsid w:val="00D51681"/>
    <w:rsid w:val="00D51E35"/>
    <w:rsid w:val="00D523A1"/>
    <w:rsid w:val="00D524EE"/>
    <w:rsid w:val="00D52611"/>
    <w:rsid w:val="00D52DE2"/>
    <w:rsid w:val="00D5328F"/>
    <w:rsid w:val="00D536C0"/>
    <w:rsid w:val="00D54416"/>
    <w:rsid w:val="00D551E3"/>
    <w:rsid w:val="00D555AF"/>
    <w:rsid w:val="00D5580D"/>
    <w:rsid w:val="00D55EC9"/>
    <w:rsid w:val="00D56CDF"/>
    <w:rsid w:val="00D56E39"/>
    <w:rsid w:val="00D57336"/>
    <w:rsid w:val="00D573A8"/>
    <w:rsid w:val="00D57549"/>
    <w:rsid w:val="00D576F1"/>
    <w:rsid w:val="00D57855"/>
    <w:rsid w:val="00D6000B"/>
    <w:rsid w:val="00D6007B"/>
    <w:rsid w:val="00D601AA"/>
    <w:rsid w:val="00D6028F"/>
    <w:rsid w:val="00D6049A"/>
    <w:rsid w:val="00D60843"/>
    <w:rsid w:val="00D60A16"/>
    <w:rsid w:val="00D60BE0"/>
    <w:rsid w:val="00D60C2B"/>
    <w:rsid w:val="00D61018"/>
    <w:rsid w:val="00D61747"/>
    <w:rsid w:val="00D619D7"/>
    <w:rsid w:val="00D61F77"/>
    <w:rsid w:val="00D62128"/>
    <w:rsid w:val="00D62215"/>
    <w:rsid w:val="00D622B8"/>
    <w:rsid w:val="00D622BA"/>
    <w:rsid w:val="00D623BB"/>
    <w:rsid w:val="00D627CB"/>
    <w:rsid w:val="00D6280E"/>
    <w:rsid w:val="00D62E15"/>
    <w:rsid w:val="00D630A8"/>
    <w:rsid w:val="00D6341B"/>
    <w:rsid w:val="00D636BF"/>
    <w:rsid w:val="00D6387A"/>
    <w:rsid w:val="00D63AAA"/>
    <w:rsid w:val="00D63BC9"/>
    <w:rsid w:val="00D63D7E"/>
    <w:rsid w:val="00D644F0"/>
    <w:rsid w:val="00D6480C"/>
    <w:rsid w:val="00D6492D"/>
    <w:rsid w:val="00D64975"/>
    <w:rsid w:val="00D64BCB"/>
    <w:rsid w:val="00D64C38"/>
    <w:rsid w:val="00D64ECF"/>
    <w:rsid w:val="00D65168"/>
    <w:rsid w:val="00D6520B"/>
    <w:rsid w:val="00D6559F"/>
    <w:rsid w:val="00D66CC8"/>
    <w:rsid w:val="00D67032"/>
    <w:rsid w:val="00D672CF"/>
    <w:rsid w:val="00D675DC"/>
    <w:rsid w:val="00D67613"/>
    <w:rsid w:val="00D676F0"/>
    <w:rsid w:val="00D702FB"/>
    <w:rsid w:val="00D70376"/>
    <w:rsid w:val="00D708F4"/>
    <w:rsid w:val="00D70BCA"/>
    <w:rsid w:val="00D71145"/>
    <w:rsid w:val="00D71529"/>
    <w:rsid w:val="00D719FA"/>
    <w:rsid w:val="00D71AA9"/>
    <w:rsid w:val="00D71C60"/>
    <w:rsid w:val="00D725FD"/>
    <w:rsid w:val="00D72E6E"/>
    <w:rsid w:val="00D72F98"/>
    <w:rsid w:val="00D73141"/>
    <w:rsid w:val="00D7340A"/>
    <w:rsid w:val="00D73422"/>
    <w:rsid w:val="00D738CE"/>
    <w:rsid w:val="00D73925"/>
    <w:rsid w:val="00D73D5B"/>
    <w:rsid w:val="00D73F05"/>
    <w:rsid w:val="00D73F59"/>
    <w:rsid w:val="00D74136"/>
    <w:rsid w:val="00D74251"/>
    <w:rsid w:val="00D74256"/>
    <w:rsid w:val="00D742DD"/>
    <w:rsid w:val="00D749B9"/>
    <w:rsid w:val="00D74BA9"/>
    <w:rsid w:val="00D74DFD"/>
    <w:rsid w:val="00D74FA8"/>
    <w:rsid w:val="00D75091"/>
    <w:rsid w:val="00D75802"/>
    <w:rsid w:val="00D75CAE"/>
    <w:rsid w:val="00D75FBA"/>
    <w:rsid w:val="00D76014"/>
    <w:rsid w:val="00D76492"/>
    <w:rsid w:val="00D76DE1"/>
    <w:rsid w:val="00D77493"/>
    <w:rsid w:val="00D776EA"/>
    <w:rsid w:val="00D77839"/>
    <w:rsid w:val="00D77C3C"/>
    <w:rsid w:val="00D8016E"/>
    <w:rsid w:val="00D8077F"/>
    <w:rsid w:val="00D81239"/>
    <w:rsid w:val="00D813B3"/>
    <w:rsid w:val="00D816C8"/>
    <w:rsid w:val="00D81731"/>
    <w:rsid w:val="00D81931"/>
    <w:rsid w:val="00D81A7D"/>
    <w:rsid w:val="00D81AE8"/>
    <w:rsid w:val="00D82766"/>
    <w:rsid w:val="00D82767"/>
    <w:rsid w:val="00D82797"/>
    <w:rsid w:val="00D8279D"/>
    <w:rsid w:val="00D82DFD"/>
    <w:rsid w:val="00D82F83"/>
    <w:rsid w:val="00D831DB"/>
    <w:rsid w:val="00D83456"/>
    <w:rsid w:val="00D834EA"/>
    <w:rsid w:val="00D83D90"/>
    <w:rsid w:val="00D8422D"/>
    <w:rsid w:val="00D84892"/>
    <w:rsid w:val="00D84F70"/>
    <w:rsid w:val="00D852EF"/>
    <w:rsid w:val="00D85DCE"/>
    <w:rsid w:val="00D85F95"/>
    <w:rsid w:val="00D86136"/>
    <w:rsid w:val="00D8661E"/>
    <w:rsid w:val="00D8672A"/>
    <w:rsid w:val="00D8676D"/>
    <w:rsid w:val="00D867B7"/>
    <w:rsid w:val="00D86A93"/>
    <w:rsid w:val="00D86B1D"/>
    <w:rsid w:val="00D87543"/>
    <w:rsid w:val="00D87DE5"/>
    <w:rsid w:val="00D90581"/>
    <w:rsid w:val="00D9084F"/>
    <w:rsid w:val="00D908EC"/>
    <w:rsid w:val="00D90E62"/>
    <w:rsid w:val="00D9109B"/>
    <w:rsid w:val="00D9180A"/>
    <w:rsid w:val="00D919FA"/>
    <w:rsid w:val="00D92368"/>
    <w:rsid w:val="00D923D2"/>
    <w:rsid w:val="00D925B2"/>
    <w:rsid w:val="00D9260E"/>
    <w:rsid w:val="00D927D1"/>
    <w:rsid w:val="00D927F0"/>
    <w:rsid w:val="00D9288E"/>
    <w:rsid w:val="00D9335A"/>
    <w:rsid w:val="00D937FB"/>
    <w:rsid w:val="00D93AA3"/>
    <w:rsid w:val="00D93C48"/>
    <w:rsid w:val="00D93D68"/>
    <w:rsid w:val="00D93E91"/>
    <w:rsid w:val="00D93F69"/>
    <w:rsid w:val="00D945FF"/>
    <w:rsid w:val="00D94639"/>
    <w:rsid w:val="00D94774"/>
    <w:rsid w:val="00D94CE1"/>
    <w:rsid w:val="00D94D92"/>
    <w:rsid w:val="00D95093"/>
    <w:rsid w:val="00D957B1"/>
    <w:rsid w:val="00D959FC"/>
    <w:rsid w:val="00D9664D"/>
    <w:rsid w:val="00D96D6E"/>
    <w:rsid w:val="00D97160"/>
    <w:rsid w:val="00D973E7"/>
    <w:rsid w:val="00D978F4"/>
    <w:rsid w:val="00D9797A"/>
    <w:rsid w:val="00D97E5F"/>
    <w:rsid w:val="00D97E94"/>
    <w:rsid w:val="00DA06A4"/>
    <w:rsid w:val="00DA0769"/>
    <w:rsid w:val="00DA07A9"/>
    <w:rsid w:val="00DA084C"/>
    <w:rsid w:val="00DA086C"/>
    <w:rsid w:val="00DA09BD"/>
    <w:rsid w:val="00DA0B31"/>
    <w:rsid w:val="00DA0C9B"/>
    <w:rsid w:val="00DA12CF"/>
    <w:rsid w:val="00DA1832"/>
    <w:rsid w:val="00DA1CA5"/>
    <w:rsid w:val="00DA1CC1"/>
    <w:rsid w:val="00DA1E4C"/>
    <w:rsid w:val="00DA1E70"/>
    <w:rsid w:val="00DA213E"/>
    <w:rsid w:val="00DA2229"/>
    <w:rsid w:val="00DA23DE"/>
    <w:rsid w:val="00DA28C4"/>
    <w:rsid w:val="00DA2AEC"/>
    <w:rsid w:val="00DA33C0"/>
    <w:rsid w:val="00DA3517"/>
    <w:rsid w:val="00DA353A"/>
    <w:rsid w:val="00DA35ED"/>
    <w:rsid w:val="00DA3A2A"/>
    <w:rsid w:val="00DA3EE2"/>
    <w:rsid w:val="00DA4087"/>
    <w:rsid w:val="00DA40E1"/>
    <w:rsid w:val="00DA414F"/>
    <w:rsid w:val="00DA43C6"/>
    <w:rsid w:val="00DA4552"/>
    <w:rsid w:val="00DA49E1"/>
    <w:rsid w:val="00DA4A93"/>
    <w:rsid w:val="00DA4BCD"/>
    <w:rsid w:val="00DA4C94"/>
    <w:rsid w:val="00DA5B46"/>
    <w:rsid w:val="00DA5BA3"/>
    <w:rsid w:val="00DA6055"/>
    <w:rsid w:val="00DA606B"/>
    <w:rsid w:val="00DA64AC"/>
    <w:rsid w:val="00DA68AC"/>
    <w:rsid w:val="00DA71BC"/>
    <w:rsid w:val="00DA74A8"/>
    <w:rsid w:val="00DA77AC"/>
    <w:rsid w:val="00DA7856"/>
    <w:rsid w:val="00DA796C"/>
    <w:rsid w:val="00DA79EC"/>
    <w:rsid w:val="00DA7A48"/>
    <w:rsid w:val="00DA7C1A"/>
    <w:rsid w:val="00DA7E78"/>
    <w:rsid w:val="00DB0042"/>
    <w:rsid w:val="00DB01CF"/>
    <w:rsid w:val="00DB028F"/>
    <w:rsid w:val="00DB0730"/>
    <w:rsid w:val="00DB0746"/>
    <w:rsid w:val="00DB0856"/>
    <w:rsid w:val="00DB0863"/>
    <w:rsid w:val="00DB094F"/>
    <w:rsid w:val="00DB09BE"/>
    <w:rsid w:val="00DB16E7"/>
    <w:rsid w:val="00DB1705"/>
    <w:rsid w:val="00DB1911"/>
    <w:rsid w:val="00DB2267"/>
    <w:rsid w:val="00DB2433"/>
    <w:rsid w:val="00DB2D45"/>
    <w:rsid w:val="00DB2DDF"/>
    <w:rsid w:val="00DB2E88"/>
    <w:rsid w:val="00DB3741"/>
    <w:rsid w:val="00DB39F4"/>
    <w:rsid w:val="00DB3FC3"/>
    <w:rsid w:val="00DB4175"/>
    <w:rsid w:val="00DB4305"/>
    <w:rsid w:val="00DB450C"/>
    <w:rsid w:val="00DB48E3"/>
    <w:rsid w:val="00DB4AB6"/>
    <w:rsid w:val="00DB4C46"/>
    <w:rsid w:val="00DB4FB2"/>
    <w:rsid w:val="00DB56BC"/>
    <w:rsid w:val="00DB58ED"/>
    <w:rsid w:val="00DB591C"/>
    <w:rsid w:val="00DB5BF1"/>
    <w:rsid w:val="00DB5E0D"/>
    <w:rsid w:val="00DB60E5"/>
    <w:rsid w:val="00DB66EF"/>
    <w:rsid w:val="00DB6956"/>
    <w:rsid w:val="00DB7166"/>
    <w:rsid w:val="00DB7B5A"/>
    <w:rsid w:val="00DB7B7B"/>
    <w:rsid w:val="00DB7F49"/>
    <w:rsid w:val="00DB7FD6"/>
    <w:rsid w:val="00DC00CD"/>
    <w:rsid w:val="00DC0215"/>
    <w:rsid w:val="00DC07C7"/>
    <w:rsid w:val="00DC0803"/>
    <w:rsid w:val="00DC0908"/>
    <w:rsid w:val="00DC0A52"/>
    <w:rsid w:val="00DC0AE1"/>
    <w:rsid w:val="00DC0BF0"/>
    <w:rsid w:val="00DC1263"/>
    <w:rsid w:val="00DC1E05"/>
    <w:rsid w:val="00DC1FF4"/>
    <w:rsid w:val="00DC2004"/>
    <w:rsid w:val="00DC254A"/>
    <w:rsid w:val="00DC276A"/>
    <w:rsid w:val="00DC3241"/>
    <w:rsid w:val="00DC3443"/>
    <w:rsid w:val="00DC3892"/>
    <w:rsid w:val="00DC38E9"/>
    <w:rsid w:val="00DC3909"/>
    <w:rsid w:val="00DC3CE7"/>
    <w:rsid w:val="00DC3E27"/>
    <w:rsid w:val="00DC400A"/>
    <w:rsid w:val="00DC422E"/>
    <w:rsid w:val="00DC4A34"/>
    <w:rsid w:val="00DC4E84"/>
    <w:rsid w:val="00DC5638"/>
    <w:rsid w:val="00DC5732"/>
    <w:rsid w:val="00DC595B"/>
    <w:rsid w:val="00DC5A22"/>
    <w:rsid w:val="00DC5B6E"/>
    <w:rsid w:val="00DC5C6E"/>
    <w:rsid w:val="00DC60DA"/>
    <w:rsid w:val="00DC64F0"/>
    <w:rsid w:val="00DC67FC"/>
    <w:rsid w:val="00DC7A28"/>
    <w:rsid w:val="00DC7A89"/>
    <w:rsid w:val="00DC7C04"/>
    <w:rsid w:val="00DC7C82"/>
    <w:rsid w:val="00DD02AE"/>
    <w:rsid w:val="00DD0623"/>
    <w:rsid w:val="00DD1340"/>
    <w:rsid w:val="00DD1471"/>
    <w:rsid w:val="00DD185F"/>
    <w:rsid w:val="00DD194A"/>
    <w:rsid w:val="00DD1DB3"/>
    <w:rsid w:val="00DD1E0F"/>
    <w:rsid w:val="00DD1F05"/>
    <w:rsid w:val="00DD2283"/>
    <w:rsid w:val="00DD256A"/>
    <w:rsid w:val="00DD2F75"/>
    <w:rsid w:val="00DD30FA"/>
    <w:rsid w:val="00DD3120"/>
    <w:rsid w:val="00DD39BB"/>
    <w:rsid w:val="00DD3E4E"/>
    <w:rsid w:val="00DD4476"/>
    <w:rsid w:val="00DD4A1D"/>
    <w:rsid w:val="00DD4AEB"/>
    <w:rsid w:val="00DD4B0D"/>
    <w:rsid w:val="00DD5214"/>
    <w:rsid w:val="00DD562F"/>
    <w:rsid w:val="00DD58A8"/>
    <w:rsid w:val="00DD5BA8"/>
    <w:rsid w:val="00DD5EA5"/>
    <w:rsid w:val="00DD62BA"/>
    <w:rsid w:val="00DD6BFF"/>
    <w:rsid w:val="00DD705D"/>
    <w:rsid w:val="00DD7205"/>
    <w:rsid w:val="00DD758E"/>
    <w:rsid w:val="00DD7995"/>
    <w:rsid w:val="00DD7D8D"/>
    <w:rsid w:val="00DD7EC7"/>
    <w:rsid w:val="00DD7F1A"/>
    <w:rsid w:val="00DE0BB7"/>
    <w:rsid w:val="00DE0BBF"/>
    <w:rsid w:val="00DE0C39"/>
    <w:rsid w:val="00DE182C"/>
    <w:rsid w:val="00DE1E2C"/>
    <w:rsid w:val="00DE1EAA"/>
    <w:rsid w:val="00DE1EDB"/>
    <w:rsid w:val="00DE2731"/>
    <w:rsid w:val="00DE2A6B"/>
    <w:rsid w:val="00DE2BA8"/>
    <w:rsid w:val="00DE2CCC"/>
    <w:rsid w:val="00DE2D2D"/>
    <w:rsid w:val="00DE3088"/>
    <w:rsid w:val="00DE31B5"/>
    <w:rsid w:val="00DE3B2C"/>
    <w:rsid w:val="00DE3CCA"/>
    <w:rsid w:val="00DE3CFF"/>
    <w:rsid w:val="00DE402E"/>
    <w:rsid w:val="00DE481C"/>
    <w:rsid w:val="00DE485A"/>
    <w:rsid w:val="00DE5888"/>
    <w:rsid w:val="00DE6103"/>
    <w:rsid w:val="00DE6109"/>
    <w:rsid w:val="00DE6329"/>
    <w:rsid w:val="00DE63BB"/>
    <w:rsid w:val="00DE64F2"/>
    <w:rsid w:val="00DE67DF"/>
    <w:rsid w:val="00DE69E2"/>
    <w:rsid w:val="00DE6A9D"/>
    <w:rsid w:val="00DE6C55"/>
    <w:rsid w:val="00DE6DAC"/>
    <w:rsid w:val="00DE6EA0"/>
    <w:rsid w:val="00DE72AA"/>
    <w:rsid w:val="00DE74A2"/>
    <w:rsid w:val="00DF0C6D"/>
    <w:rsid w:val="00DF0DC4"/>
    <w:rsid w:val="00DF1050"/>
    <w:rsid w:val="00DF1086"/>
    <w:rsid w:val="00DF1639"/>
    <w:rsid w:val="00DF18F5"/>
    <w:rsid w:val="00DF1B00"/>
    <w:rsid w:val="00DF1E29"/>
    <w:rsid w:val="00DF247D"/>
    <w:rsid w:val="00DF2560"/>
    <w:rsid w:val="00DF2706"/>
    <w:rsid w:val="00DF281D"/>
    <w:rsid w:val="00DF2A47"/>
    <w:rsid w:val="00DF2C82"/>
    <w:rsid w:val="00DF2C98"/>
    <w:rsid w:val="00DF3125"/>
    <w:rsid w:val="00DF3130"/>
    <w:rsid w:val="00DF4179"/>
    <w:rsid w:val="00DF42DE"/>
    <w:rsid w:val="00DF469D"/>
    <w:rsid w:val="00DF4794"/>
    <w:rsid w:val="00DF47D4"/>
    <w:rsid w:val="00DF49EB"/>
    <w:rsid w:val="00DF4C71"/>
    <w:rsid w:val="00DF4CEC"/>
    <w:rsid w:val="00DF59B5"/>
    <w:rsid w:val="00DF59E1"/>
    <w:rsid w:val="00DF62FE"/>
    <w:rsid w:val="00DF6399"/>
    <w:rsid w:val="00DF6583"/>
    <w:rsid w:val="00DF6999"/>
    <w:rsid w:val="00DF6A90"/>
    <w:rsid w:val="00DF7044"/>
    <w:rsid w:val="00DF715E"/>
    <w:rsid w:val="00DF76F7"/>
    <w:rsid w:val="00DF7981"/>
    <w:rsid w:val="00DF7AD2"/>
    <w:rsid w:val="00DF7CDE"/>
    <w:rsid w:val="00E00123"/>
    <w:rsid w:val="00E001D7"/>
    <w:rsid w:val="00E00361"/>
    <w:rsid w:val="00E0055F"/>
    <w:rsid w:val="00E00872"/>
    <w:rsid w:val="00E00CB8"/>
    <w:rsid w:val="00E0152D"/>
    <w:rsid w:val="00E0154B"/>
    <w:rsid w:val="00E015F9"/>
    <w:rsid w:val="00E01B1C"/>
    <w:rsid w:val="00E02031"/>
    <w:rsid w:val="00E02208"/>
    <w:rsid w:val="00E023C0"/>
    <w:rsid w:val="00E02600"/>
    <w:rsid w:val="00E02979"/>
    <w:rsid w:val="00E029E3"/>
    <w:rsid w:val="00E02A3E"/>
    <w:rsid w:val="00E02C8F"/>
    <w:rsid w:val="00E02D06"/>
    <w:rsid w:val="00E0330A"/>
    <w:rsid w:val="00E03570"/>
    <w:rsid w:val="00E038B8"/>
    <w:rsid w:val="00E03A26"/>
    <w:rsid w:val="00E0498E"/>
    <w:rsid w:val="00E053BC"/>
    <w:rsid w:val="00E0540A"/>
    <w:rsid w:val="00E0552F"/>
    <w:rsid w:val="00E06113"/>
    <w:rsid w:val="00E062EA"/>
    <w:rsid w:val="00E06412"/>
    <w:rsid w:val="00E0655B"/>
    <w:rsid w:val="00E06579"/>
    <w:rsid w:val="00E06AF5"/>
    <w:rsid w:val="00E07180"/>
    <w:rsid w:val="00E07609"/>
    <w:rsid w:val="00E0769F"/>
    <w:rsid w:val="00E07FBB"/>
    <w:rsid w:val="00E101FC"/>
    <w:rsid w:val="00E10233"/>
    <w:rsid w:val="00E10723"/>
    <w:rsid w:val="00E1078A"/>
    <w:rsid w:val="00E10BFA"/>
    <w:rsid w:val="00E10C11"/>
    <w:rsid w:val="00E10EB9"/>
    <w:rsid w:val="00E1101E"/>
    <w:rsid w:val="00E110A8"/>
    <w:rsid w:val="00E1138D"/>
    <w:rsid w:val="00E11A1C"/>
    <w:rsid w:val="00E11E20"/>
    <w:rsid w:val="00E12492"/>
    <w:rsid w:val="00E126FE"/>
    <w:rsid w:val="00E12C51"/>
    <w:rsid w:val="00E12E89"/>
    <w:rsid w:val="00E1367B"/>
    <w:rsid w:val="00E14060"/>
    <w:rsid w:val="00E140E3"/>
    <w:rsid w:val="00E14292"/>
    <w:rsid w:val="00E1457C"/>
    <w:rsid w:val="00E14770"/>
    <w:rsid w:val="00E14787"/>
    <w:rsid w:val="00E14BBD"/>
    <w:rsid w:val="00E14BE9"/>
    <w:rsid w:val="00E14D4E"/>
    <w:rsid w:val="00E14F49"/>
    <w:rsid w:val="00E1506F"/>
    <w:rsid w:val="00E152A4"/>
    <w:rsid w:val="00E15300"/>
    <w:rsid w:val="00E156BD"/>
    <w:rsid w:val="00E156FE"/>
    <w:rsid w:val="00E1590B"/>
    <w:rsid w:val="00E159DD"/>
    <w:rsid w:val="00E1618A"/>
    <w:rsid w:val="00E16ECD"/>
    <w:rsid w:val="00E17174"/>
    <w:rsid w:val="00E17232"/>
    <w:rsid w:val="00E17A80"/>
    <w:rsid w:val="00E17F94"/>
    <w:rsid w:val="00E2004A"/>
    <w:rsid w:val="00E203A9"/>
    <w:rsid w:val="00E20B4F"/>
    <w:rsid w:val="00E2108A"/>
    <w:rsid w:val="00E2124F"/>
    <w:rsid w:val="00E219AE"/>
    <w:rsid w:val="00E21B74"/>
    <w:rsid w:val="00E21D5E"/>
    <w:rsid w:val="00E22314"/>
    <w:rsid w:val="00E228DA"/>
    <w:rsid w:val="00E22978"/>
    <w:rsid w:val="00E2313B"/>
    <w:rsid w:val="00E23910"/>
    <w:rsid w:val="00E23B8F"/>
    <w:rsid w:val="00E23B9C"/>
    <w:rsid w:val="00E246F3"/>
    <w:rsid w:val="00E24906"/>
    <w:rsid w:val="00E24C57"/>
    <w:rsid w:val="00E25191"/>
    <w:rsid w:val="00E251C6"/>
    <w:rsid w:val="00E2560E"/>
    <w:rsid w:val="00E25C48"/>
    <w:rsid w:val="00E25FD9"/>
    <w:rsid w:val="00E262CC"/>
    <w:rsid w:val="00E262CE"/>
    <w:rsid w:val="00E26361"/>
    <w:rsid w:val="00E26472"/>
    <w:rsid w:val="00E26493"/>
    <w:rsid w:val="00E266CF"/>
    <w:rsid w:val="00E26C2A"/>
    <w:rsid w:val="00E2735D"/>
    <w:rsid w:val="00E27484"/>
    <w:rsid w:val="00E278E7"/>
    <w:rsid w:val="00E27900"/>
    <w:rsid w:val="00E27984"/>
    <w:rsid w:val="00E27B57"/>
    <w:rsid w:val="00E27C12"/>
    <w:rsid w:val="00E27F3F"/>
    <w:rsid w:val="00E27F95"/>
    <w:rsid w:val="00E308A2"/>
    <w:rsid w:val="00E308ED"/>
    <w:rsid w:val="00E30C57"/>
    <w:rsid w:val="00E31267"/>
    <w:rsid w:val="00E31790"/>
    <w:rsid w:val="00E31B5E"/>
    <w:rsid w:val="00E31D64"/>
    <w:rsid w:val="00E31FDB"/>
    <w:rsid w:val="00E32024"/>
    <w:rsid w:val="00E321EF"/>
    <w:rsid w:val="00E324E8"/>
    <w:rsid w:val="00E32913"/>
    <w:rsid w:val="00E32951"/>
    <w:rsid w:val="00E32B6B"/>
    <w:rsid w:val="00E33135"/>
    <w:rsid w:val="00E3315E"/>
    <w:rsid w:val="00E33658"/>
    <w:rsid w:val="00E339F7"/>
    <w:rsid w:val="00E33E95"/>
    <w:rsid w:val="00E34040"/>
    <w:rsid w:val="00E34205"/>
    <w:rsid w:val="00E34470"/>
    <w:rsid w:val="00E34967"/>
    <w:rsid w:val="00E34B01"/>
    <w:rsid w:val="00E34B1D"/>
    <w:rsid w:val="00E350B5"/>
    <w:rsid w:val="00E355C4"/>
    <w:rsid w:val="00E3566B"/>
    <w:rsid w:val="00E35A24"/>
    <w:rsid w:val="00E3653B"/>
    <w:rsid w:val="00E36710"/>
    <w:rsid w:val="00E36D5C"/>
    <w:rsid w:val="00E36E0D"/>
    <w:rsid w:val="00E37BB0"/>
    <w:rsid w:val="00E37E22"/>
    <w:rsid w:val="00E400C5"/>
    <w:rsid w:val="00E40125"/>
    <w:rsid w:val="00E4052B"/>
    <w:rsid w:val="00E40971"/>
    <w:rsid w:val="00E41704"/>
    <w:rsid w:val="00E41C6F"/>
    <w:rsid w:val="00E41ED1"/>
    <w:rsid w:val="00E4251F"/>
    <w:rsid w:val="00E427D3"/>
    <w:rsid w:val="00E4282A"/>
    <w:rsid w:val="00E42942"/>
    <w:rsid w:val="00E42A9D"/>
    <w:rsid w:val="00E42AA9"/>
    <w:rsid w:val="00E43293"/>
    <w:rsid w:val="00E435CE"/>
    <w:rsid w:val="00E4375A"/>
    <w:rsid w:val="00E43821"/>
    <w:rsid w:val="00E442E1"/>
    <w:rsid w:val="00E451BB"/>
    <w:rsid w:val="00E45203"/>
    <w:rsid w:val="00E4599A"/>
    <w:rsid w:val="00E459E7"/>
    <w:rsid w:val="00E45F7E"/>
    <w:rsid w:val="00E45FBC"/>
    <w:rsid w:val="00E463E0"/>
    <w:rsid w:val="00E46546"/>
    <w:rsid w:val="00E467AB"/>
    <w:rsid w:val="00E46C05"/>
    <w:rsid w:val="00E46E8C"/>
    <w:rsid w:val="00E47003"/>
    <w:rsid w:val="00E4762D"/>
    <w:rsid w:val="00E47956"/>
    <w:rsid w:val="00E47E1C"/>
    <w:rsid w:val="00E47F02"/>
    <w:rsid w:val="00E47FCC"/>
    <w:rsid w:val="00E5005B"/>
    <w:rsid w:val="00E50182"/>
    <w:rsid w:val="00E503EC"/>
    <w:rsid w:val="00E505FD"/>
    <w:rsid w:val="00E50985"/>
    <w:rsid w:val="00E50D3F"/>
    <w:rsid w:val="00E50DB2"/>
    <w:rsid w:val="00E50F10"/>
    <w:rsid w:val="00E51126"/>
    <w:rsid w:val="00E5118A"/>
    <w:rsid w:val="00E52352"/>
    <w:rsid w:val="00E5244D"/>
    <w:rsid w:val="00E5293A"/>
    <w:rsid w:val="00E52A23"/>
    <w:rsid w:val="00E52DD6"/>
    <w:rsid w:val="00E52FCB"/>
    <w:rsid w:val="00E535BF"/>
    <w:rsid w:val="00E537D3"/>
    <w:rsid w:val="00E541F0"/>
    <w:rsid w:val="00E542C3"/>
    <w:rsid w:val="00E54343"/>
    <w:rsid w:val="00E5582C"/>
    <w:rsid w:val="00E5591C"/>
    <w:rsid w:val="00E5593D"/>
    <w:rsid w:val="00E564E1"/>
    <w:rsid w:val="00E5669E"/>
    <w:rsid w:val="00E568B2"/>
    <w:rsid w:val="00E56CB9"/>
    <w:rsid w:val="00E56D60"/>
    <w:rsid w:val="00E56DC7"/>
    <w:rsid w:val="00E56FD0"/>
    <w:rsid w:val="00E5700E"/>
    <w:rsid w:val="00E576BD"/>
    <w:rsid w:val="00E576C5"/>
    <w:rsid w:val="00E5781C"/>
    <w:rsid w:val="00E578F5"/>
    <w:rsid w:val="00E57947"/>
    <w:rsid w:val="00E57A13"/>
    <w:rsid w:val="00E57E5F"/>
    <w:rsid w:val="00E60400"/>
    <w:rsid w:val="00E60592"/>
    <w:rsid w:val="00E608DF"/>
    <w:rsid w:val="00E60D13"/>
    <w:rsid w:val="00E60D6B"/>
    <w:rsid w:val="00E60E43"/>
    <w:rsid w:val="00E60E5A"/>
    <w:rsid w:val="00E6133A"/>
    <w:rsid w:val="00E61742"/>
    <w:rsid w:val="00E6221F"/>
    <w:rsid w:val="00E62A0D"/>
    <w:rsid w:val="00E62C50"/>
    <w:rsid w:val="00E63D62"/>
    <w:rsid w:val="00E63DD4"/>
    <w:rsid w:val="00E64B30"/>
    <w:rsid w:val="00E64C56"/>
    <w:rsid w:val="00E653A8"/>
    <w:rsid w:val="00E65B87"/>
    <w:rsid w:val="00E65B89"/>
    <w:rsid w:val="00E65DF9"/>
    <w:rsid w:val="00E662F6"/>
    <w:rsid w:val="00E66A8E"/>
    <w:rsid w:val="00E66D3F"/>
    <w:rsid w:val="00E67301"/>
    <w:rsid w:val="00E678DC"/>
    <w:rsid w:val="00E67BE0"/>
    <w:rsid w:val="00E67DB6"/>
    <w:rsid w:val="00E67F3F"/>
    <w:rsid w:val="00E70161"/>
    <w:rsid w:val="00E70763"/>
    <w:rsid w:val="00E70C6A"/>
    <w:rsid w:val="00E70E28"/>
    <w:rsid w:val="00E715A0"/>
    <w:rsid w:val="00E71862"/>
    <w:rsid w:val="00E71FC1"/>
    <w:rsid w:val="00E72406"/>
    <w:rsid w:val="00E728ED"/>
    <w:rsid w:val="00E72C99"/>
    <w:rsid w:val="00E72CEE"/>
    <w:rsid w:val="00E72F8F"/>
    <w:rsid w:val="00E7350E"/>
    <w:rsid w:val="00E736AF"/>
    <w:rsid w:val="00E73A72"/>
    <w:rsid w:val="00E73CBA"/>
    <w:rsid w:val="00E73E32"/>
    <w:rsid w:val="00E73ECF"/>
    <w:rsid w:val="00E7481F"/>
    <w:rsid w:val="00E74CC3"/>
    <w:rsid w:val="00E74EE9"/>
    <w:rsid w:val="00E75876"/>
    <w:rsid w:val="00E7591D"/>
    <w:rsid w:val="00E75AC2"/>
    <w:rsid w:val="00E7606C"/>
    <w:rsid w:val="00E76411"/>
    <w:rsid w:val="00E7645D"/>
    <w:rsid w:val="00E77419"/>
    <w:rsid w:val="00E774F4"/>
    <w:rsid w:val="00E77D0C"/>
    <w:rsid w:val="00E77E97"/>
    <w:rsid w:val="00E80134"/>
    <w:rsid w:val="00E80621"/>
    <w:rsid w:val="00E807C5"/>
    <w:rsid w:val="00E80E0B"/>
    <w:rsid w:val="00E81066"/>
    <w:rsid w:val="00E8149F"/>
    <w:rsid w:val="00E815F1"/>
    <w:rsid w:val="00E819D3"/>
    <w:rsid w:val="00E82269"/>
    <w:rsid w:val="00E82774"/>
    <w:rsid w:val="00E82B3E"/>
    <w:rsid w:val="00E82B54"/>
    <w:rsid w:val="00E834B7"/>
    <w:rsid w:val="00E83E6A"/>
    <w:rsid w:val="00E83FB3"/>
    <w:rsid w:val="00E84385"/>
    <w:rsid w:val="00E844F0"/>
    <w:rsid w:val="00E849C6"/>
    <w:rsid w:val="00E84A80"/>
    <w:rsid w:val="00E84A97"/>
    <w:rsid w:val="00E84FEE"/>
    <w:rsid w:val="00E85CFB"/>
    <w:rsid w:val="00E85D59"/>
    <w:rsid w:val="00E86299"/>
    <w:rsid w:val="00E86B19"/>
    <w:rsid w:val="00E86E1C"/>
    <w:rsid w:val="00E87611"/>
    <w:rsid w:val="00E87663"/>
    <w:rsid w:val="00E87A16"/>
    <w:rsid w:val="00E90172"/>
    <w:rsid w:val="00E9034F"/>
    <w:rsid w:val="00E90A34"/>
    <w:rsid w:val="00E90AC2"/>
    <w:rsid w:val="00E90BF6"/>
    <w:rsid w:val="00E90C37"/>
    <w:rsid w:val="00E90CE4"/>
    <w:rsid w:val="00E91102"/>
    <w:rsid w:val="00E911C6"/>
    <w:rsid w:val="00E91744"/>
    <w:rsid w:val="00E918A2"/>
    <w:rsid w:val="00E91926"/>
    <w:rsid w:val="00E920F5"/>
    <w:rsid w:val="00E922BB"/>
    <w:rsid w:val="00E9233D"/>
    <w:rsid w:val="00E92357"/>
    <w:rsid w:val="00E927AD"/>
    <w:rsid w:val="00E927B6"/>
    <w:rsid w:val="00E92DA7"/>
    <w:rsid w:val="00E9370F"/>
    <w:rsid w:val="00E9379D"/>
    <w:rsid w:val="00E93EFD"/>
    <w:rsid w:val="00E93FD4"/>
    <w:rsid w:val="00E943FC"/>
    <w:rsid w:val="00E94CBF"/>
    <w:rsid w:val="00E954F6"/>
    <w:rsid w:val="00E958A2"/>
    <w:rsid w:val="00E95A4E"/>
    <w:rsid w:val="00E95A68"/>
    <w:rsid w:val="00E95D1C"/>
    <w:rsid w:val="00E95F66"/>
    <w:rsid w:val="00E96272"/>
    <w:rsid w:val="00E96580"/>
    <w:rsid w:val="00E96EB0"/>
    <w:rsid w:val="00E970BE"/>
    <w:rsid w:val="00E974AF"/>
    <w:rsid w:val="00E97848"/>
    <w:rsid w:val="00E978FC"/>
    <w:rsid w:val="00E97B43"/>
    <w:rsid w:val="00E97BC6"/>
    <w:rsid w:val="00EA0B11"/>
    <w:rsid w:val="00EA0F66"/>
    <w:rsid w:val="00EA10D6"/>
    <w:rsid w:val="00EA126E"/>
    <w:rsid w:val="00EA1327"/>
    <w:rsid w:val="00EA13B3"/>
    <w:rsid w:val="00EA19AF"/>
    <w:rsid w:val="00EA19E1"/>
    <w:rsid w:val="00EA2290"/>
    <w:rsid w:val="00EA2488"/>
    <w:rsid w:val="00EA2578"/>
    <w:rsid w:val="00EA2B1E"/>
    <w:rsid w:val="00EA2F22"/>
    <w:rsid w:val="00EA30A9"/>
    <w:rsid w:val="00EA30B1"/>
    <w:rsid w:val="00EA30E3"/>
    <w:rsid w:val="00EA3584"/>
    <w:rsid w:val="00EA3C09"/>
    <w:rsid w:val="00EA3CA9"/>
    <w:rsid w:val="00EA40B6"/>
    <w:rsid w:val="00EA45BF"/>
    <w:rsid w:val="00EA4C60"/>
    <w:rsid w:val="00EA5250"/>
    <w:rsid w:val="00EA5305"/>
    <w:rsid w:val="00EA56D9"/>
    <w:rsid w:val="00EA5724"/>
    <w:rsid w:val="00EA591F"/>
    <w:rsid w:val="00EA5A98"/>
    <w:rsid w:val="00EA60AF"/>
    <w:rsid w:val="00EA60F5"/>
    <w:rsid w:val="00EA6133"/>
    <w:rsid w:val="00EA6317"/>
    <w:rsid w:val="00EA63EC"/>
    <w:rsid w:val="00EA644F"/>
    <w:rsid w:val="00EA69D9"/>
    <w:rsid w:val="00EA7521"/>
    <w:rsid w:val="00EA7551"/>
    <w:rsid w:val="00EA79EE"/>
    <w:rsid w:val="00EA7A5C"/>
    <w:rsid w:val="00EB019C"/>
    <w:rsid w:val="00EB0C92"/>
    <w:rsid w:val="00EB12F3"/>
    <w:rsid w:val="00EB1478"/>
    <w:rsid w:val="00EB1681"/>
    <w:rsid w:val="00EB19E5"/>
    <w:rsid w:val="00EB1C5D"/>
    <w:rsid w:val="00EB2ACF"/>
    <w:rsid w:val="00EB2B0A"/>
    <w:rsid w:val="00EB2E27"/>
    <w:rsid w:val="00EB35C2"/>
    <w:rsid w:val="00EB3894"/>
    <w:rsid w:val="00EB38B2"/>
    <w:rsid w:val="00EB4311"/>
    <w:rsid w:val="00EB4671"/>
    <w:rsid w:val="00EB46C5"/>
    <w:rsid w:val="00EB475A"/>
    <w:rsid w:val="00EB482B"/>
    <w:rsid w:val="00EB4B7B"/>
    <w:rsid w:val="00EB5404"/>
    <w:rsid w:val="00EB55AA"/>
    <w:rsid w:val="00EB5DD0"/>
    <w:rsid w:val="00EB6086"/>
    <w:rsid w:val="00EB60B3"/>
    <w:rsid w:val="00EB66B0"/>
    <w:rsid w:val="00EB6D5A"/>
    <w:rsid w:val="00EB6EEB"/>
    <w:rsid w:val="00EB6F51"/>
    <w:rsid w:val="00EB7233"/>
    <w:rsid w:val="00EB74DE"/>
    <w:rsid w:val="00EB79ED"/>
    <w:rsid w:val="00EC00D7"/>
    <w:rsid w:val="00EC02E4"/>
    <w:rsid w:val="00EC074C"/>
    <w:rsid w:val="00EC08CB"/>
    <w:rsid w:val="00EC10D4"/>
    <w:rsid w:val="00EC11A2"/>
    <w:rsid w:val="00EC1234"/>
    <w:rsid w:val="00EC1EAE"/>
    <w:rsid w:val="00EC20C8"/>
    <w:rsid w:val="00EC2490"/>
    <w:rsid w:val="00EC24CE"/>
    <w:rsid w:val="00EC25E0"/>
    <w:rsid w:val="00EC2916"/>
    <w:rsid w:val="00EC32C9"/>
    <w:rsid w:val="00EC3300"/>
    <w:rsid w:val="00EC34BB"/>
    <w:rsid w:val="00EC36E6"/>
    <w:rsid w:val="00EC38A8"/>
    <w:rsid w:val="00EC3A29"/>
    <w:rsid w:val="00EC3D93"/>
    <w:rsid w:val="00EC4218"/>
    <w:rsid w:val="00EC43D6"/>
    <w:rsid w:val="00EC498D"/>
    <w:rsid w:val="00EC4A64"/>
    <w:rsid w:val="00EC4D25"/>
    <w:rsid w:val="00EC4DA8"/>
    <w:rsid w:val="00EC4DBA"/>
    <w:rsid w:val="00EC5040"/>
    <w:rsid w:val="00EC5823"/>
    <w:rsid w:val="00EC5CB0"/>
    <w:rsid w:val="00EC5E11"/>
    <w:rsid w:val="00EC5F8F"/>
    <w:rsid w:val="00EC6340"/>
    <w:rsid w:val="00EC6440"/>
    <w:rsid w:val="00EC673B"/>
    <w:rsid w:val="00EC693B"/>
    <w:rsid w:val="00EC6BF5"/>
    <w:rsid w:val="00EC712A"/>
    <w:rsid w:val="00EC75B2"/>
    <w:rsid w:val="00EC793A"/>
    <w:rsid w:val="00EC7CE3"/>
    <w:rsid w:val="00EC7D83"/>
    <w:rsid w:val="00ED01E9"/>
    <w:rsid w:val="00ED02CF"/>
    <w:rsid w:val="00ED05EA"/>
    <w:rsid w:val="00ED0B25"/>
    <w:rsid w:val="00ED14DC"/>
    <w:rsid w:val="00ED1511"/>
    <w:rsid w:val="00ED1610"/>
    <w:rsid w:val="00ED1B8A"/>
    <w:rsid w:val="00ED1DD1"/>
    <w:rsid w:val="00ED1E65"/>
    <w:rsid w:val="00ED2121"/>
    <w:rsid w:val="00ED245E"/>
    <w:rsid w:val="00ED2833"/>
    <w:rsid w:val="00ED286A"/>
    <w:rsid w:val="00ED3237"/>
    <w:rsid w:val="00ED38DB"/>
    <w:rsid w:val="00ED3D87"/>
    <w:rsid w:val="00ED3D8B"/>
    <w:rsid w:val="00ED477B"/>
    <w:rsid w:val="00ED48C3"/>
    <w:rsid w:val="00ED49A4"/>
    <w:rsid w:val="00ED4AE4"/>
    <w:rsid w:val="00ED4E56"/>
    <w:rsid w:val="00ED5372"/>
    <w:rsid w:val="00ED553D"/>
    <w:rsid w:val="00ED5FD5"/>
    <w:rsid w:val="00ED624B"/>
    <w:rsid w:val="00ED63BE"/>
    <w:rsid w:val="00ED6614"/>
    <w:rsid w:val="00ED6679"/>
    <w:rsid w:val="00ED6971"/>
    <w:rsid w:val="00ED6C0F"/>
    <w:rsid w:val="00ED6D68"/>
    <w:rsid w:val="00ED70E4"/>
    <w:rsid w:val="00ED72EE"/>
    <w:rsid w:val="00ED78AB"/>
    <w:rsid w:val="00ED7A0C"/>
    <w:rsid w:val="00ED7BAF"/>
    <w:rsid w:val="00ED7DDA"/>
    <w:rsid w:val="00EE011E"/>
    <w:rsid w:val="00EE063F"/>
    <w:rsid w:val="00EE0650"/>
    <w:rsid w:val="00EE0916"/>
    <w:rsid w:val="00EE0AF9"/>
    <w:rsid w:val="00EE0BA5"/>
    <w:rsid w:val="00EE0D7C"/>
    <w:rsid w:val="00EE0E34"/>
    <w:rsid w:val="00EE0FB3"/>
    <w:rsid w:val="00EE172E"/>
    <w:rsid w:val="00EE1DC3"/>
    <w:rsid w:val="00EE1E9B"/>
    <w:rsid w:val="00EE21E3"/>
    <w:rsid w:val="00EE2271"/>
    <w:rsid w:val="00EE22A9"/>
    <w:rsid w:val="00EE2921"/>
    <w:rsid w:val="00EE2BC8"/>
    <w:rsid w:val="00EE3325"/>
    <w:rsid w:val="00EE34BF"/>
    <w:rsid w:val="00EE37FD"/>
    <w:rsid w:val="00EE3D17"/>
    <w:rsid w:val="00EE3DFA"/>
    <w:rsid w:val="00EE45DC"/>
    <w:rsid w:val="00EE498D"/>
    <w:rsid w:val="00EE5131"/>
    <w:rsid w:val="00EE58FA"/>
    <w:rsid w:val="00EE5A59"/>
    <w:rsid w:val="00EE5A7A"/>
    <w:rsid w:val="00EE5E1D"/>
    <w:rsid w:val="00EE6054"/>
    <w:rsid w:val="00EE6733"/>
    <w:rsid w:val="00EE6754"/>
    <w:rsid w:val="00EE6823"/>
    <w:rsid w:val="00EE6BBC"/>
    <w:rsid w:val="00EE6F3F"/>
    <w:rsid w:val="00EE715D"/>
    <w:rsid w:val="00EE75F0"/>
    <w:rsid w:val="00EE76FD"/>
    <w:rsid w:val="00EE783A"/>
    <w:rsid w:val="00EE7AE7"/>
    <w:rsid w:val="00EE7B1D"/>
    <w:rsid w:val="00EE7D84"/>
    <w:rsid w:val="00EE7F15"/>
    <w:rsid w:val="00EF0292"/>
    <w:rsid w:val="00EF0D04"/>
    <w:rsid w:val="00EF12AF"/>
    <w:rsid w:val="00EF1664"/>
    <w:rsid w:val="00EF19F5"/>
    <w:rsid w:val="00EF1A41"/>
    <w:rsid w:val="00EF1C9C"/>
    <w:rsid w:val="00EF1FFE"/>
    <w:rsid w:val="00EF2054"/>
    <w:rsid w:val="00EF24C7"/>
    <w:rsid w:val="00EF28F6"/>
    <w:rsid w:val="00EF2C4A"/>
    <w:rsid w:val="00EF2D4A"/>
    <w:rsid w:val="00EF32E4"/>
    <w:rsid w:val="00EF3EB1"/>
    <w:rsid w:val="00EF4351"/>
    <w:rsid w:val="00EF43A4"/>
    <w:rsid w:val="00EF486F"/>
    <w:rsid w:val="00EF4899"/>
    <w:rsid w:val="00EF48D0"/>
    <w:rsid w:val="00EF4900"/>
    <w:rsid w:val="00EF4BBF"/>
    <w:rsid w:val="00EF4E15"/>
    <w:rsid w:val="00EF4F20"/>
    <w:rsid w:val="00EF5019"/>
    <w:rsid w:val="00EF5609"/>
    <w:rsid w:val="00EF5646"/>
    <w:rsid w:val="00EF56EE"/>
    <w:rsid w:val="00EF5853"/>
    <w:rsid w:val="00EF595D"/>
    <w:rsid w:val="00EF5CB9"/>
    <w:rsid w:val="00EF62E3"/>
    <w:rsid w:val="00EF6855"/>
    <w:rsid w:val="00EF6904"/>
    <w:rsid w:val="00EF6B31"/>
    <w:rsid w:val="00EF6C85"/>
    <w:rsid w:val="00EF6E1D"/>
    <w:rsid w:val="00EF6F60"/>
    <w:rsid w:val="00EF70D3"/>
    <w:rsid w:val="00EF737D"/>
    <w:rsid w:val="00EF73F3"/>
    <w:rsid w:val="00EF7447"/>
    <w:rsid w:val="00EF7BAA"/>
    <w:rsid w:val="00EF7F03"/>
    <w:rsid w:val="00F00C16"/>
    <w:rsid w:val="00F01A92"/>
    <w:rsid w:val="00F02B22"/>
    <w:rsid w:val="00F02CCA"/>
    <w:rsid w:val="00F02DED"/>
    <w:rsid w:val="00F0372C"/>
    <w:rsid w:val="00F038AC"/>
    <w:rsid w:val="00F03E24"/>
    <w:rsid w:val="00F0401C"/>
    <w:rsid w:val="00F0409A"/>
    <w:rsid w:val="00F041AA"/>
    <w:rsid w:val="00F042D9"/>
    <w:rsid w:val="00F045C8"/>
    <w:rsid w:val="00F046FA"/>
    <w:rsid w:val="00F049A8"/>
    <w:rsid w:val="00F04A5F"/>
    <w:rsid w:val="00F05030"/>
    <w:rsid w:val="00F05044"/>
    <w:rsid w:val="00F051E8"/>
    <w:rsid w:val="00F053C6"/>
    <w:rsid w:val="00F05622"/>
    <w:rsid w:val="00F057B7"/>
    <w:rsid w:val="00F05B3A"/>
    <w:rsid w:val="00F05D76"/>
    <w:rsid w:val="00F05E2D"/>
    <w:rsid w:val="00F06250"/>
    <w:rsid w:val="00F06687"/>
    <w:rsid w:val="00F06CB6"/>
    <w:rsid w:val="00F06E0E"/>
    <w:rsid w:val="00F06F94"/>
    <w:rsid w:val="00F07561"/>
    <w:rsid w:val="00F076C9"/>
    <w:rsid w:val="00F07C1B"/>
    <w:rsid w:val="00F07C9C"/>
    <w:rsid w:val="00F07FEB"/>
    <w:rsid w:val="00F10152"/>
    <w:rsid w:val="00F1034C"/>
    <w:rsid w:val="00F10BE3"/>
    <w:rsid w:val="00F10D66"/>
    <w:rsid w:val="00F10F51"/>
    <w:rsid w:val="00F11122"/>
    <w:rsid w:val="00F114B1"/>
    <w:rsid w:val="00F11D6B"/>
    <w:rsid w:val="00F11D8C"/>
    <w:rsid w:val="00F11F36"/>
    <w:rsid w:val="00F12047"/>
    <w:rsid w:val="00F122B5"/>
    <w:rsid w:val="00F12331"/>
    <w:rsid w:val="00F123D7"/>
    <w:rsid w:val="00F12463"/>
    <w:rsid w:val="00F130A9"/>
    <w:rsid w:val="00F1348B"/>
    <w:rsid w:val="00F136C6"/>
    <w:rsid w:val="00F145D9"/>
    <w:rsid w:val="00F14842"/>
    <w:rsid w:val="00F14CF8"/>
    <w:rsid w:val="00F14DB1"/>
    <w:rsid w:val="00F14F89"/>
    <w:rsid w:val="00F15284"/>
    <w:rsid w:val="00F156C4"/>
    <w:rsid w:val="00F158F1"/>
    <w:rsid w:val="00F15DF4"/>
    <w:rsid w:val="00F15EC4"/>
    <w:rsid w:val="00F168BE"/>
    <w:rsid w:val="00F168EF"/>
    <w:rsid w:val="00F17216"/>
    <w:rsid w:val="00F17221"/>
    <w:rsid w:val="00F175D8"/>
    <w:rsid w:val="00F17709"/>
    <w:rsid w:val="00F178BB"/>
    <w:rsid w:val="00F178C0"/>
    <w:rsid w:val="00F17A33"/>
    <w:rsid w:val="00F17C83"/>
    <w:rsid w:val="00F17F74"/>
    <w:rsid w:val="00F20355"/>
    <w:rsid w:val="00F205BA"/>
    <w:rsid w:val="00F2064D"/>
    <w:rsid w:val="00F206EE"/>
    <w:rsid w:val="00F2081C"/>
    <w:rsid w:val="00F2098B"/>
    <w:rsid w:val="00F20DFB"/>
    <w:rsid w:val="00F20F11"/>
    <w:rsid w:val="00F21285"/>
    <w:rsid w:val="00F213A6"/>
    <w:rsid w:val="00F21461"/>
    <w:rsid w:val="00F2194D"/>
    <w:rsid w:val="00F21CE3"/>
    <w:rsid w:val="00F21EC0"/>
    <w:rsid w:val="00F21F41"/>
    <w:rsid w:val="00F21F5F"/>
    <w:rsid w:val="00F22107"/>
    <w:rsid w:val="00F2212C"/>
    <w:rsid w:val="00F22282"/>
    <w:rsid w:val="00F2232A"/>
    <w:rsid w:val="00F22392"/>
    <w:rsid w:val="00F2264A"/>
    <w:rsid w:val="00F22711"/>
    <w:rsid w:val="00F227A8"/>
    <w:rsid w:val="00F22918"/>
    <w:rsid w:val="00F2441F"/>
    <w:rsid w:val="00F2457B"/>
    <w:rsid w:val="00F250F0"/>
    <w:rsid w:val="00F255B2"/>
    <w:rsid w:val="00F258B0"/>
    <w:rsid w:val="00F25C3C"/>
    <w:rsid w:val="00F25D15"/>
    <w:rsid w:val="00F25D46"/>
    <w:rsid w:val="00F25F22"/>
    <w:rsid w:val="00F274F7"/>
    <w:rsid w:val="00F27C05"/>
    <w:rsid w:val="00F27D7C"/>
    <w:rsid w:val="00F27DF2"/>
    <w:rsid w:val="00F30048"/>
    <w:rsid w:val="00F30531"/>
    <w:rsid w:val="00F30E1C"/>
    <w:rsid w:val="00F31175"/>
    <w:rsid w:val="00F314BD"/>
    <w:rsid w:val="00F31CB9"/>
    <w:rsid w:val="00F32176"/>
    <w:rsid w:val="00F32537"/>
    <w:rsid w:val="00F32550"/>
    <w:rsid w:val="00F3257D"/>
    <w:rsid w:val="00F32966"/>
    <w:rsid w:val="00F32AE8"/>
    <w:rsid w:val="00F32CB1"/>
    <w:rsid w:val="00F32E4E"/>
    <w:rsid w:val="00F33085"/>
    <w:rsid w:val="00F33AA0"/>
    <w:rsid w:val="00F33BD5"/>
    <w:rsid w:val="00F33E1A"/>
    <w:rsid w:val="00F33FE2"/>
    <w:rsid w:val="00F3425B"/>
    <w:rsid w:val="00F344E4"/>
    <w:rsid w:val="00F34839"/>
    <w:rsid w:val="00F34D7D"/>
    <w:rsid w:val="00F34EC5"/>
    <w:rsid w:val="00F34F46"/>
    <w:rsid w:val="00F352D6"/>
    <w:rsid w:val="00F35D8D"/>
    <w:rsid w:val="00F364F1"/>
    <w:rsid w:val="00F368B5"/>
    <w:rsid w:val="00F36E80"/>
    <w:rsid w:val="00F37265"/>
    <w:rsid w:val="00F374B1"/>
    <w:rsid w:val="00F379A3"/>
    <w:rsid w:val="00F37C48"/>
    <w:rsid w:val="00F4002D"/>
    <w:rsid w:val="00F40085"/>
    <w:rsid w:val="00F40113"/>
    <w:rsid w:val="00F402BC"/>
    <w:rsid w:val="00F4035F"/>
    <w:rsid w:val="00F40409"/>
    <w:rsid w:val="00F408E2"/>
    <w:rsid w:val="00F408E8"/>
    <w:rsid w:val="00F409BE"/>
    <w:rsid w:val="00F40A05"/>
    <w:rsid w:val="00F40C82"/>
    <w:rsid w:val="00F40C88"/>
    <w:rsid w:val="00F40CAC"/>
    <w:rsid w:val="00F40CF2"/>
    <w:rsid w:val="00F40EAB"/>
    <w:rsid w:val="00F4139C"/>
    <w:rsid w:val="00F415AE"/>
    <w:rsid w:val="00F41620"/>
    <w:rsid w:val="00F41A80"/>
    <w:rsid w:val="00F41B3D"/>
    <w:rsid w:val="00F41B73"/>
    <w:rsid w:val="00F41C2A"/>
    <w:rsid w:val="00F42400"/>
    <w:rsid w:val="00F42802"/>
    <w:rsid w:val="00F42871"/>
    <w:rsid w:val="00F42A56"/>
    <w:rsid w:val="00F42D36"/>
    <w:rsid w:val="00F43048"/>
    <w:rsid w:val="00F43DE4"/>
    <w:rsid w:val="00F43E61"/>
    <w:rsid w:val="00F43FE1"/>
    <w:rsid w:val="00F4401A"/>
    <w:rsid w:val="00F44AB1"/>
    <w:rsid w:val="00F44AEE"/>
    <w:rsid w:val="00F44EC1"/>
    <w:rsid w:val="00F4508C"/>
    <w:rsid w:val="00F45115"/>
    <w:rsid w:val="00F4534E"/>
    <w:rsid w:val="00F45496"/>
    <w:rsid w:val="00F45662"/>
    <w:rsid w:val="00F45C62"/>
    <w:rsid w:val="00F460A9"/>
    <w:rsid w:val="00F467A4"/>
    <w:rsid w:val="00F4712C"/>
    <w:rsid w:val="00F4717A"/>
    <w:rsid w:val="00F4723C"/>
    <w:rsid w:val="00F47466"/>
    <w:rsid w:val="00F500A0"/>
    <w:rsid w:val="00F500BA"/>
    <w:rsid w:val="00F50B08"/>
    <w:rsid w:val="00F50B9B"/>
    <w:rsid w:val="00F5144B"/>
    <w:rsid w:val="00F51922"/>
    <w:rsid w:val="00F51B95"/>
    <w:rsid w:val="00F51F7B"/>
    <w:rsid w:val="00F52B16"/>
    <w:rsid w:val="00F5300A"/>
    <w:rsid w:val="00F53066"/>
    <w:rsid w:val="00F53098"/>
    <w:rsid w:val="00F53280"/>
    <w:rsid w:val="00F5332B"/>
    <w:rsid w:val="00F53812"/>
    <w:rsid w:val="00F53A98"/>
    <w:rsid w:val="00F53AFF"/>
    <w:rsid w:val="00F54056"/>
    <w:rsid w:val="00F54391"/>
    <w:rsid w:val="00F545DA"/>
    <w:rsid w:val="00F54923"/>
    <w:rsid w:val="00F54A58"/>
    <w:rsid w:val="00F54B70"/>
    <w:rsid w:val="00F55182"/>
    <w:rsid w:val="00F551CC"/>
    <w:rsid w:val="00F552A8"/>
    <w:rsid w:val="00F555A2"/>
    <w:rsid w:val="00F558E9"/>
    <w:rsid w:val="00F55BD6"/>
    <w:rsid w:val="00F56634"/>
    <w:rsid w:val="00F5671A"/>
    <w:rsid w:val="00F568A3"/>
    <w:rsid w:val="00F56AF2"/>
    <w:rsid w:val="00F56F77"/>
    <w:rsid w:val="00F571CE"/>
    <w:rsid w:val="00F57228"/>
    <w:rsid w:val="00F60021"/>
    <w:rsid w:val="00F600B9"/>
    <w:rsid w:val="00F60117"/>
    <w:rsid w:val="00F60E53"/>
    <w:rsid w:val="00F60EDA"/>
    <w:rsid w:val="00F6116F"/>
    <w:rsid w:val="00F617C2"/>
    <w:rsid w:val="00F61DE1"/>
    <w:rsid w:val="00F61E50"/>
    <w:rsid w:val="00F61F2D"/>
    <w:rsid w:val="00F61FA7"/>
    <w:rsid w:val="00F62335"/>
    <w:rsid w:val="00F624EC"/>
    <w:rsid w:val="00F628C8"/>
    <w:rsid w:val="00F629D4"/>
    <w:rsid w:val="00F62CFA"/>
    <w:rsid w:val="00F62FBB"/>
    <w:rsid w:val="00F63015"/>
    <w:rsid w:val="00F63076"/>
    <w:rsid w:val="00F635AC"/>
    <w:rsid w:val="00F6472B"/>
    <w:rsid w:val="00F64A7D"/>
    <w:rsid w:val="00F64EC4"/>
    <w:rsid w:val="00F652AF"/>
    <w:rsid w:val="00F652B8"/>
    <w:rsid w:val="00F654AD"/>
    <w:rsid w:val="00F655AB"/>
    <w:rsid w:val="00F6594F"/>
    <w:rsid w:val="00F65C0C"/>
    <w:rsid w:val="00F65EEE"/>
    <w:rsid w:val="00F65FDD"/>
    <w:rsid w:val="00F663FE"/>
    <w:rsid w:val="00F6646C"/>
    <w:rsid w:val="00F66A82"/>
    <w:rsid w:val="00F66A95"/>
    <w:rsid w:val="00F670D5"/>
    <w:rsid w:val="00F67B0D"/>
    <w:rsid w:val="00F67B35"/>
    <w:rsid w:val="00F67B93"/>
    <w:rsid w:val="00F67CEC"/>
    <w:rsid w:val="00F67F7B"/>
    <w:rsid w:val="00F70320"/>
    <w:rsid w:val="00F70897"/>
    <w:rsid w:val="00F708E4"/>
    <w:rsid w:val="00F70F5D"/>
    <w:rsid w:val="00F70FC1"/>
    <w:rsid w:val="00F715CC"/>
    <w:rsid w:val="00F71917"/>
    <w:rsid w:val="00F71A8C"/>
    <w:rsid w:val="00F71C04"/>
    <w:rsid w:val="00F71C66"/>
    <w:rsid w:val="00F71D55"/>
    <w:rsid w:val="00F720B8"/>
    <w:rsid w:val="00F72513"/>
    <w:rsid w:val="00F727A1"/>
    <w:rsid w:val="00F728DC"/>
    <w:rsid w:val="00F72C80"/>
    <w:rsid w:val="00F72CCC"/>
    <w:rsid w:val="00F73108"/>
    <w:rsid w:val="00F732F0"/>
    <w:rsid w:val="00F733EB"/>
    <w:rsid w:val="00F73E03"/>
    <w:rsid w:val="00F742B3"/>
    <w:rsid w:val="00F745A2"/>
    <w:rsid w:val="00F745DF"/>
    <w:rsid w:val="00F74F91"/>
    <w:rsid w:val="00F755BB"/>
    <w:rsid w:val="00F75CAA"/>
    <w:rsid w:val="00F75E83"/>
    <w:rsid w:val="00F760B6"/>
    <w:rsid w:val="00F76283"/>
    <w:rsid w:val="00F762E3"/>
    <w:rsid w:val="00F76831"/>
    <w:rsid w:val="00F76DAC"/>
    <w:rsid w:val="00F76E31"/>
    <w:rsid w:val="00F77125"/>
    <w:rsid w:val="00F77B40"/>
    <w:rsid w:val="00F77DD9"/>
    <w:rsid w:val="00F77EAA"/>
    <w:rsid w:val="00F77FCA"/>
    <w:rsid w:val="00F800F3"/>
    <w:rsid w:val="00F80188"/>
    <w:rsid w:val="00F80414"/>
    <w:rsid w:val="00F8043A"/>
    <w:rsid w:val="00F809AE"/>
    <w:rsid w:val="00F80ED4"/>
    <w:rsid w:val="00F814B9"/>
    <w:rsid w:val="00F818D1"/>
    <w:rsid w:val="00F819A2"/>
    <w:rsid w:val="00F819D8"/>
    <w:rsid w:val="00F81B06"/>
    <w:rsid w:val="00F81C3A"/>
    <w:rsid w:val="00F8200D"/>
    <w:rsid w:val="00F8224F"/>
    <w:rsid w:val="00F82564"/>
    <w:rsid w:val="00F82CEA"/>
    <w:rsid w:val="00F8312F"/>
    <w:rsid w:val="00F8353C"/>
    <w:rsid w:val="00F83D84"/>
    <w:rsid w:val="00F84975"/>
    <w:rsid w:val="00F84CDE"/>
    <w:rsid w:val="00F84E26"/>
    <w:rsid w:val="00F84E91"/>
    <w:rsid w:val="00F84FA4"/>
    <w:rsid w:val="00F85065"/>
    <w:rsid w:val="00F852A5"/>
    <w:rsid w:val="00F85853"/>
    <w:rsid w:val="00F86087"/>
    <w:rsid w:val="00F861E7"/>
    <w:rsid w:val="00F86497"/>
    <w:rsid w:val="00F86728"/>
    <w:rsid w:val="00F87090"/>
    <w:rsid w:val="00F871A9"/>
    <w:rsid w:val="00F872FC"/>
    <w:rsid w:val="00F8772E"/>
    <w:rsid w:val="00F87995"/>
    <w:rsid w:val="00F87BA9"/>
    <w:rsid w:val="00F87E0A"/>
    <w:rsid w:val="00F87FF2"/>
    <w:rsid w:val="00F901EE"/>
    <w:rsid w:val="00F90859"/>
    <w:rsid w:val="00F90E82"/>
    <w:rsid w:val="00F90FE2"/>
    <w:rsid w:val="00F91359"/>
    <w:rsid w:val="00F91AB4"/>
    <w:rsid w:val="00F91CA6"/>
    <w:rsid w:val="00F92118"/>
    <w:rsid w:val="00F9226A"/>
    <w:rsid w:val="00F927EB"/>
    <w:rsid w:val="00F928F4"/>
    <w:rsid w:val="00F92A52"/>
    <w:rsid w:val="00F92C7F"/>
    <w:rsid w:val="00F92DC1"/>
    <w:rsid w:val="00F92F53"/>
    <w:rsid w:val="00F92F5D"/>
    <w:rsid w:val="00F93574"/>
    <w:rsid w:val="00F937EF"/>
    <w:rsid w:val="00F93874"/>
    <w:rsid w:val="00F93A0D"/>
    <w:rsid w:val="00F93ABA"/>
    <w:rsid w:val="00F93F20"/>
    <w:rsid w:val="00F942FA"/>
    <w:rsid w:val="00F943ED"/>
    <w:rsid w:val="00F946DF"/>
    <w:rsid w:val="00F953CB"/>
    <w:rsid w:val="00F954D3"/>
    <w:rsid w:val="00F95597"/>
    <w:rsid w:val="00F957E8"/>
    <w:rsid w:val="00F958EB"/>
    <w:rsid w:val="00F95CB9"/>
    <w:rsid w:val="00F95E77"/>
    <w:rsid w:val="00F960FA"/>
    <w:rsid w:val="00F96360"/>
    <w:rsid w:val="00F96D78"/>
    <w:rsid w:val="00F96DFE"/>
    <w:rsid w:val="00F96E17"/>
    <w:rsid w:val="00FA0250"/>
    <w:rsid w:val="00FA03E2"/>
    <w:rsid w:val="00FA067F"/>
    <w:rsid w:val="00FA08AF"/>
    <w:rsid w:val="00FA0BB8"/>
    <w:rsid w:val="00FA0DD7"/>
    <w:rsid w:val="00FA124F"/>
    <w:rsid w:val="00FA13FC"/>
    <w:rsid w:val="00FA1601"/>
    <w:rsid w:val="00FA1915"/>
    <w:rsid w:val="00FA22F6"/>
    <w:rsid w:val="00FA232D"/>
    <w:rsid w:val="00FA2970"/>
    <w:rsid w:val="00FA2A2F"/>
    <w:rsid w:val="00FA2C82"/>
    <w:rsid w:val="00FA35CE"/>
    <w:rsid w:val="00FA36BC"/>
    <w:rsid w:val="00FA38F5"/>
    <w:rsid w:val="00FA3ADC"/>
    <w:rsid w:val="00FA3AE2"/>
    <w:rsid w:val="00FA4450"/>
    <w:rsid w:val="00FA44B2"/>
    <w:rsid w:val="00FA44C5"/>
    <w:rsid w:val="00FA5238"/>
    <w:rsid w:val="00FA5932"/>
    <w:rsid w:val="00FA6131"/>
    <w:rsid w:val="00FA6511"/>
    <w:rsid w:val="00FA6723"/>
    <w:rsid w:val="00FA67F0"/>
    <w:rsid w:val="00FA6B1C"/>
    <w:rsid w:val="00FA6EBB"/>
    <w:rsid w:val="00FA70A4"/>
    <w:rsid w:val="00FA7203"/>
    <w:rsid w:val="00FA7416"/>
    <w:rsid w:val="00FA7449"/>
    <w:rsid w:val="00FA74E2"/>
    <w:rsid w:val="00FA7661"/>
    <w:rsid w:val="00FA780E"/>
    <w:rsid w:val="00FA7C6F"/>
    <w:rsid w:val="00FA7D56"/>
    <w:rsid w:val="00FB048E"/>
    <w:rsid w:val="00FB0821"/>
    <w:rsid w:val="00FB09B7"/>
    <w:rsid w:val="00FB0D58"/>
    <w:rsid w:val="00FB13B6"/>
    <w:rsid w:val="00FB1BDB"/>
    <w:rsid w:val="00FB1C68"/>
    <w:rsid w:val="00FB1D89"/>
    <w:rsid w:val="00FB1E0C"/>
    <w:rsid w:val="00FB201E"/>
    <w:rsid w:val="00FB25F8"/>
    <w:rsid w:val="00FB3526"/>
    <w:rsid w:val="00FB3635"/>
    <w:rsid w:val="00FB366F"/>
    <w:rsid w:val="00FB36E2"/>
    <w:rsid w:val="00FB36EC"/>
    <w:rsid w:val="00FB37DB"/>
    <w:rsid w:val="00FB3886"/>
    <w:rsid w:val="00FB39BD"/>
    <w:rsid w:val="00FB3F18"/>
    <w:rsid w:val="00FB4244"/>
    <w:rsid w:val="00FB4502"/>
    <w:rsid w:val="00FB481D"/>
    <w:rsid w:val="00FB49F9"/>
    <w:rsid w:val="00FB5063"/>
    <w:rsid w:val="00FB5170"/>
    <w:rsid w:val="00FB51AB"/>
    <w:rsid w:val="00FB531E"/>
    <w:rsid w:val="00FB5598"/>
    <w:rsid w:val="00FB5E14"/>
    <w:rsid w:val="00FB6044"/>
    <w:rsid w:val="00FB608F"/>
    <w:rsid w:val="00FB649F"/>
    <w:rsid w:val="00FB64AB"/>
    <w:rsid w:val="00FB687B"/>
    <w:rsid w:val="00FB6B66"/>
    <w:rsid w:val="00FB6C3C"/>
    <w:rsid w:val="00FB711B"/>
    <w:rsid w:val="00FB7224"/>
    <w:rsid w:val="00FB73FF"/>
    <w:rsid w:val="00FB797E"/>
    <w:rsid w:val="00FC018F"/>
    <w:rsid w:val="00FC01C0"/>
    <w:rsid w:val="00FC04A6"/>
    <w:rsid w:val="00FC04AD"/>
    <w:rsid w:val="00FC0617"/>
    <w:rsid w:val="00FC07AA"/>
    <w:rsid w:val="00FC084E"/>
    <w:rsid w:val="00FC0CFC"/>
    <w:rsid w:val="00FC0D71"/>
    <w:rsid w:val="00FC0F60"/>
    <w:rsid w:val="00FC0F75"/>
    <w:rsid w:val="00FC0FFF"/>
    <w:rsid w:val="00FC16B7"/>
    <w:rsid w:val="00FC179D"/>
    <w:rsid w:val="00FC181E"/>
    <w:rsid w:val="00FC198C"/>
    <w:rsid w:val="00FC1A71"/>
    <w:rsid w:val="00FC2003"/>
    <w:rsid w:val="00FC20A2"/>
    <w:rsid w:val="00FC2BD3"/>
    <w:rsid w:val="00FC31F7"/>
    <w:rsid w:val="00FC36C0"/>
    <w:rsid w:val="00FC3BDB"/>
    <w:rsid w:val="00FC3D5E"/>
    <w:rsid w:val="00FC42DC"/>
    <w:rsid w:val="00FC46E2"/>
    <w:rsid w:val="00FC4B06"/>
    <w:rsid w:val="00FC4B2A"/>
    <w:rsid w:val="00FC4C50"/>
    <w:rsid w:val="00FC4FD4"/>
    <w:rsid w:val="00FC50EE"/>
    <w:rsid w:val="00FC5267"/>
    <w:rsid w:val="00FC58E4"/>
    <w:rsid w:val="00FC58E9"/>
    <w:rsid w:val="00FC5C66"/>
    <w:rsid w:val="00FC5C78"/>
    <w:rsid w:val="00FC645F"/>
    <w:rsid w:val="00FC6A9F"/>
    <w:rsid w:val="00FC6B88"/>
    <w:rsid w:val="00FC6F25"/>
    <w:rsid w:val="00FC76D0"/>
    <w:rsid w:val="00FC7710"/>
    <w:rsid w:val="00FC782F"/>
    <w:rsid w:val="00FC7CF5"/>
    <w:rsid w:val="00FC7E36"/>
    <w:rsid w:val="00FD01A0"/>
    <w:rsid w:val="00FD0BDC"/>
    <w:rsid w:val="00FD0F66"/>
    <w:rsid w:val="00FD0F6F"/>
    <w:rsid w:val="00FD11C7"/>
    <w:rsid w:val="00FD1597"/>
    <w:rsid w:val="00FD173D"/>
    <w:rsid w:val="00FD17C3"/>
    <w:rsid w:val="00FD1AF0"/>
    <w:rsid w:val="00FD1F9D"/>
    <w:rsid w:val="00FD2348"/>
    <w:rsid w:val="00FD2350"/>
    <w:rsid w:val="00FD2498"/>
    <w:rsid w:val="00FD24EF"/>
    <w:rsid w:val="00FD2A7E"/>
    <w:rsid w:val="00FD2DA1"/>
    <w:rsid w:val="00FD2E90"/>
    <w:rsid w:val="00FD32BD"/>
    <w:rsid w:val="00FD3806"/>
    <w:rsid w:val="00FD40D9"/>
    <w:rsid w:val="00FD4127"/>
    <w:rsid w:val="00FD522D"/>
    <w:rsid w:val="00FD5A9E"/>
    <w:rsid w:val="00FD5D1E"/>
    <w:rsid w:val="00FD5F11"/>
    <w:rsid w:val="00FD6310"/>
    <w:rsid w:val="00FD63BA"/>
    <w:rsid w:val="00FD66AD"/>
    <w:rsid w:val="00FD6D00"/>
    <w:rsid w:val="00FD7417"/>
    <w:rsid w:val="00FD77E9"/>
    <w:rsid w:val="00FD7D55"/>
    <w:rsid w:val="00FD7D77"/>
    <w:rsid w:val="00FE075B"/>
    <w:rsid w:val="00FE0B64"/>
    <w:rsid w:val="00FE0B96"/>
    <w:rsid w:val="00FE1412"/>
    <w:rsid w:val="00FE1B56"/>
    <w:rsid w:val="00FE1CC9"/>
    <w:rsid w:val="00FE1CE2"/>
    <w:rsid w:val="00FE1FDC"/>
    <w:rsid w:val="00FE267F"/>
    <w:rsid w:val="00FE2B90"/>
    <w:rsid w:val="00FE2DDF"/>
    <w:rsid w:val="00FE3154"/>
    <w:rsid w:val="00FE35CA"/>
    <w:rsid w:val="00FE3A83"/>
    <w:rsid w:val="00FE3CAE"/>
    <w:rsid w:val="00FE3D44"/>
    <w:rsid w:val="00FE4683"/>
    <w:rsid w:val="00FE46AD"/>
    <w:rsid w:val="00FE489C"/>
    <w:rsid w:val="00FE535F"/>
    <w:rsid w:val="00FE5574"/>
    <w:rsid w:val="00FE5C25"/>
    <w:rsid w:val="00FE61E6"/>
    <w:rsid w:val="00FE655F"/>
    <w:rsid w:val="00FE674B"/>
    <w:rsid w:val="00FE6AAF"/>
    <w:rsid w:val="00FE6FC6"/>
    <w:rsid w:val="00FE712A"/>
    <w:rsid w:val="00FE71B8"/>
    <w:rsid w:val="00FE75D1"/>
    <w:rsid w:val="00FE7D9E"/>
    <w:rsid w:val="00FF05D7"/>
    <w:rsid w:val="00FF0892"/>
    <w:rsid w:val="00FF0AFA"/>
    <w:rsid w:val="00FF0E7A"/>
    <w:rsid w:val="00FF111B"/>
    <w:rsid w:val="00FF15CD"/>
    <w:rsid w:val="00FF18A8"/>
    <w:rsid w:val="00FF1B12"/>
    <w:rsid w:val="00FF1B73"/>
    <w:rsid w:val="00FF1D1E"/>
    <w:rsid w:val="00FF1D39"/>
    <w:rsid w:val="00FF1D3B"/>
    <w:rsid w:val="00FF1D43"/>
    <w:rsid w:val="00FF1DEC"/>
    <w:rsid w:val="00FF1F6D"/>
    <w:rsid w:val="00FF211A"/>
    <w:rsid w:val="00FF211E"/>
    <w:rsid w:val="00FF21EA"/>
    <w:rsid w:val="00FF23BB"/>
    <w:rsid w:val="00FF28A1"/>
    <w:rsid w:val="00FF2E1B"/>
    <w:rsid w:val="00FF30A2"/>
    <w:rsid w:val="00FF392F"/>
    <w:rsid w:val="00FF3C63"/>
    <w:rsid w:val="00FF3C94"/>
    <w:rsid w:val="00FF3D7B"/>
    <w:rsid w:val="00FF3DC1"/>
    <w:rsid w:val="00FF4AF3"/>
    <w:rsid w:val="00FF4E1E"/>
    <w:rsid w:val="00FF524A"/>
    <w:rsid w:val="00FF568A"/>
    <w:rsid w:val="00FF575E"/>
    <w:rsid w:val="00FF5916"/>
    <w:rsid w:val="00FF593D"/>
    <w:rsid w:val="00FF5BF7"/>
    <w:rsid w:val="00FF6103"/>
    <w:rsid w:val="00FF61E1"/>
    <w:rsid w:val="00FF626B"/>
    <w:rsid w:val="00FF6889"/>
    <w:rsid w:val="00FF6DBD"/>
    <w:rsid w:val="00FF6DE1"/>
    <w:rsid w:val="00FF73E3"/>
    <w:rsid w:val="00FF762F"/>
    <w:rsid w:val="00FF788D"/>
    <w:rsid w:val="00FF7C52"/>
    <w:rsid w:val="00FF7CB7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3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E13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9D1738"/>
  </w:style>
  <w:style w:type="character" w:styleId="Hyperlink">
    <w:name w:val="Hyperlink"/>
    <w:basedOn w:val="DefaultParagraphFont"/>
    <w:uiPriority w:val="99"/>
    <w:semiHidden/>
    <w:rsid w:val="009D1738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F756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64785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64785/?dst=3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64785/" TargetMode="External"/><Relationship Id="rId5" Type="http://schemas.openxmlformats.org/officeDocument/2006/relationships/hyperlink" Target="http://www.consultant.ru/document/cons_doc_LAW_164785/?dst=30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4294934530</TotalTime>
  <Pages>6</Pages>
  <Words>1879</Words>
  <Characters>10712</Characters>
  <Application>Microsoft Office Outlook</Application>
  <DocSecurity>0</DocSecurity>
  <Lines>0</Lines>
  <Paragraphs>0</Paragraphs>
  <ScaleCrop>false</ScaleCrop>
  <Company>АМС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АМС</dc:creator>
  <cp:keywords/>
  <dc:description/>
  <cp:lastModifiedBy>Администратор</cp:lastModifiedBy>
  <cp:revision>27</cp:revision>
  <cp:lastPrinted>2019-01-18T07:44:00Z</cp:lastPrinted>
  <dcterms:created xsi:type="dcterms:W3CDTF">2015-03-18T09:16:00Z</dcterms:created>
  <dcterms:modified xsi:type="dcterms:W3CDTF">2019-01-18T07:46:00Z</dcterms:modified>
</cp:coreProperties>
</file>